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3502D7DA" w:rsidR="00045AA3" w:rsidRPr="000C5734" w:rsidRDefault="00045AA3" w:rsidP="00045AA3">
      <w:pPr>
        <w:pStyle w:val="3GPPHeader"/>
        <w:rPr>
          <w:highlight w:val="yellow"/>
          <w:lang w:val="en-US"/>
        </w:rPr>
      </w:pPr>
      <w:r w:rsidRPr="000C5734">
        <w:rPr>
          <w:lang w:val="en-US"/>
        </w:rPr>
        <w:t xml:space="preserve">3GPP TSG RAN WG1 Meeting </w:t>
      </w:r>
      <w:r>
        <w:rPr>
          <w:lang w:val="en-US"/>
        </w:rPr>
        <w:t>#9</w:t>
      </w:r>
      <w:r w:rsidR="00305D4D">
        <w:rPr>
          <w:lang w:val="en-US"/>
        </w:rPr>
        <w:t>4</w:t>
      </w:r>
      <w:r w:rsidR="00914049">
        <w:rPr>
          <w:lang w:val="en-US"/>
        </w:rPr>
        <w:t>bis</w:t>
      </w:r>
      <w:r w:rsidRPr="000C5734">
        <w:rPr>
          <w:lang w:val="en-US"/>
        </w:rPr>
        <w:tab/>
      </w:r>
      <w:r w:rsidR="00321A94" w:rsidRPr="009E7B82">
        <w:rPr>
          <w:lang w:val="en-US"/>
        </w:rPr>
        <w:t>R1-18</w:t>
      </w:r>
      <w:r w:rsidR="009E7B82" w:rsidRPr="009E7B82">
        <w:rPr>
          <w:lang w:val="en-US"/>
        </w:rPr>
        <w:t>11544</w:t>
      </w:r>
    </w:p>
    <w:p w14:paraId="43AE20FE" w14:textId="48AEBA9C" w:rsidR="00045AA3" w:rsidRPr="007679B0" w:rsidRDefault="009E7B82" w:rsidP="00045AA3">
      <w:pPr>
        <w:pStyle w:val="3GPPHeader"/>
        <w:rPr>
          <w:lang w:val="en-US"/>
        </w:rPr>
      </w:pPr>
      <w:r>
        <w:rPr>
          <w:lang w:val="en-US"/>
        </w:rPr>
        <w:t>Che</w:t>
      </w:r>
      <w:bookmarkStart w:id="0" w:name="_GoBack"/>
      <w:bookmarkEnd w:id="0"/>
      <w:r w:rsidR="00914049">
        <w:rPr>
          <w:lang w:val="en-US"/>
        </w:rPr>
        <w:t>ngdu, China</w:t>
      </w:r>
      <w:r w:rsidR="00E90812">
        <w:rPr>
          <w:lang w:val="en-US"/>
        </w:rPr>
        <w:t>,</w:t>
      </w:r>
      <w:r w:rsidR="00045AA3" w:rsidRPr="000C5734">
        <w:rPr>
          <w:lang w:val="en-US"/>
        </w:rPr>
        <w:t xml:space="preserve"> </w:t>
      </w:r>
      <w:r>
        <w:rPr>
          <w:lang w:val="en-US"/>
        </w:rPr>
        <w:t>8-12</w:t>
      </w:r>
      <w:r w:rsidR="00B91755">
        <w:rPr>
          <w:lang w:val="en-US"/>
        </w:rPr>
        <w:t xml:space="preserve"> </w:t>
      </w:r>
      <w:r w:rsidR="00914049">
        <w:rPr>
          <w:lang w:val="en-US"/>
        </w:rPr>
        <w:t xml:space="preserve"> October</w:t>
      </w:r>
      <w:r w:rsidR="00045AA3" w:rsidRPr="000C5734">
        <w:rPr>
          <w:lang w:val="en-US"/>
        </w:rPr>
        <w:t>, 2018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1D7086CA" w14:textId="3463FED8" w:rsidR="00904CFD" w:rsidRPr="00327997" w:rsidRDefault="00904CFD" w:rsidP="00904CFD">
      <w:pPr>
        <w:pStyle w:val="3GPPHeader"/>
      </w:pPr>
      <w:r w:rsidRPr="00327997">
        <w:t>Title:</w:t>
      </w:r>
      <w:r w:rsidRPr="00327997">
        <w:tab/>
      </w:r>
      <w:r w:rsidR="000B4205">
        <w:t xml:space="preserve">Why PAPR is important for </w:t>
      </w:r>
      <w:r w:rsidR="00914049">
        <w:t>BS Transmitters</w:t>
      </w:r>
      <w:r w:rsidR="0035510F">
        <w:t xml:space="preserve"> </w:t>
      </w:r>
    </w:p>
    <w:p w14:paraId="00EFAC0D" w14:textId="5D28CC7E" w:rsidR="00904CFD" w:rsidRPr="009E7B82" w:rsidRDefault="00904CFD" w:rsidP="00904CFD">
      <w:pPr>
        <w:pStyle w:val="3GPPHeader"/>
        <w:rPr>
          <w:lang w:val="en-US"/>
        </w:rPr>
      </w:pPr>
      <w:r w:rsidRPr="00B91755">
        <w:rPr>
          <w:lang w:val="en-US"/>
        </w:rPr>
        <w:t>Agenda Item:</w:t>
      </w:r>
      <w:r w:rsidRPr="00B91755">
        <w:rPr>
          <w:lang w:val="en-US"/>
        </w:rPr>
        <w:tab/>
      </w:r>
      <w:r w:rsidR="008C63B9" w:rsidRPr="009E7B82">
        <w:rPr>
          <w:lang w:val="en-US"/>
        </w:rPr>
        <w:t>7.2.8</w:t>
      </w:r>
      <w:r w:rsidR="009E7B82" w:rsidRPr="009E7B82">
        <w:rPr>
          <w:lang w:val="en-US"/>
        </w:rPr>
        <w:t>.6</w:t>
      </w:r>
    </w:p>
    <w:p w14:paraId="05A826A0" w14:textId="77777777" w:rsidR="00904CFD" w:rsidRPr="00CE0424" w:rsidRDefault="00904CFD" w:rsidP="00904CFD">
      <w:pPr>
        <w:pStyle w:val="3GPPHeader"/>
      </w:pPr>
      <w:r w:rsidRPr="009E7B82">
        <w:t>Document for:</w:t>
      </w:r>
      <w:r w:rsidRPr="009E7B82">
        <w:tab/>
        <w:t>Discussion</w:t>
      </w:r>
      <w:r>
        <w:t xml:space="preserve"> and</w:t>
      </w:r>
      <w:r w:rsidRPr="009C6832">
        <w:t xml:space="preserve"> 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02C30E88" w14:textId="15ED60A1" w:rsidR="00B7498C" w:rsidRPr="00B7498C" w:rsidRDefault="00B7498C" w:rsidP="00B7498C">
      <w:r w:rsidRPr="00B7498C">
        <w:t xml:space="preserve">In the WID on enhancements on MIMO </w:t>
      </w:r>
      <w:r w:rsidRPr="00B7498C">
        <w:fldChar w:fldCharType="begin"/>
      </w:r>
      <w:r w:rsidRPr="00B7498C">
        <w:instrText xml:space="preserve"> REF _Ref520721334 \r \h </w:instrText>
      </w:r>
      <w:r w:rsidRPr="00B7498C">
        <w:fldChar w:fldCharType="separate"/>
      </w:r>
      <w:r w:rsidR="00BC0953">
        <w:t>[1]</w:t>
      </w:r>
      <w:r w:rsidRPr="00B7498C">
        <w:fldChar w:fldCharType="end"/>
      </w:r>
      <w:r w:rsidRPr="00B7498C">
        <w:t xml:space="preserve">, one of the objectives is to conclude on the </w:t>
      </w:r>
      <w:r w:rsidR="00F23EE5">
        <w:t>peak</w:t>
      </w:r>
      <w:r w:rsidR="00C53E6E">
        <w:t>-</w:t>
      </w:r>
      <w:r w:rsidR="003150E3">
        <w:t>to</w:t>
      </w:r>
      <w:r w:rsidR="00C53E6E">
        <w:t>-</w:t>
      </w:r>
      <w:r w:rsidR="003150E3">
        <w:t>average power ratio (</w:t>
      </w:r>
      <w:r w:rsidRPr="00B7498C">
        <w:t>PAPR</w:t>
      </w:r>
      <w:r w:rsidR="003150E3">
        <w:t>)</w:t>
      </w:r>
      <w:r w:rsidRPr="00B7498C">
        <w:t xml:space="preserve"> issue related to the Rel-15 mapping of </w:t>
      </w:r>
      <w:r>
        <w:t xml:space="preserve">CSI-RS and </w:t>
      </w:r>
      <w:r w:rsidRPr="00B7498C">
        <w:t xml:space="preserve">DMRS for PDSCH/PUSCH in CP-OFDM. </w:t>
      </w:r>
    </w:p>
    <w:p w14:paraId="101132E7" w14:textId="77777777" w:rsidR="00B7498C" w:rsidRPr="00B7498C" w:rsidRDefault="00B7498C" w:rsidP="00B7498C">
      <w:pPr>
        <w:ind w:left="709"/>
        <w:rPr>
          <w:i/>
          <w:lang w:val="en-US"/>
        </w:rPr>
      </w:pPr>
      <w:r w:rsidRPr="00B7498C">
        <w:rPr>
          <w:i/>
          <w:lang w:val="en-US"/>
        </w:rPr>
        <w:t>Perform study and make conclusion in the first RAN1 meeting after start of the WI, and if needed, specify CSI-RS and DMRS (both downlink and uplink) enhancement for PAPR reduction for one or multiple layers (no change on RE mapping specified in Rel-15)</w:t>
      </w:r>
    </w:p>
    <w:p w14:paraId="411A0C4D" w14:textId="77777777" w:rsidR="007B4F8C" w:rsidRDefault="00B7498C" w:rsidP="00B7498C">
      <w:r>
        <w:t xml:space="preserve">The conclusion is to be made at the next RAN1 meeting in October 2018. </w:t>
      </w:r>
    </w:p>
    <w:p w14:paraId="3695A602" w14:textId="520E9EC2" w:rsidR="00B7498C" w:rsidRDefault="00B7498C" w:rsidP="00B7498C">
      <w:r>
        <w:t xml:space="preserve">The reason for this study is that the OFDM symbol containing DMRS </w:t>
      </w:r>
      <w:r w:rsidR="00A90359">
        <w:t xml:space="preserve">and CSI-RS </w:t>
      </w:r>
      <w:r>
        <w:t>has several dB higher PAPR than the symbol containing PDSCH</w:t>
      </w:r>
      <w:r w:rsidR="00056E22">
        <w:t>/</w:t>
      </w:r>
      <w:r>
        <w:t xml:space="preserve">PUSCH, due to </w:t>
      </w:r>
      <w:r w:rsidR="00A90359">
        <w:t>a</w:t>
      </w:r>
      <w:r>
        <w:t xml:space="preserve"> critical mistake in the design of </w:t>
      </w:r>
      <w:r w:rsidR="00A90359">
        <w:t xml:space="preserve">CSI-RS and </w:t>
      </w:r>
      <w:r>
        <w:t>DMRS in NR Rel.15.</w:t>
      </w:r>
      <w:r w:rsidR="00FC20D8">
        <w:t xml:space="preserve"> </w:t>
      </w:r>
    </w:p>
    <w:p w14:paraId="290CA9CD" w14:textId="1BC310B1" w:rsidR="00EB49EC" w:rsidRDefault="00EB49EC" w:rsidP="00EB49EC">
      <w:pPr>
        <w:pStyle w:val="Observation"/>
      </w:pPr>
      <w:r>
        <w:t>For some RS configurations</w:t>
      </w:r>
      <w:r w:rsidR="007B4F8C">
        <w:t xml:space="preserve"> in NR Rel.15</w:t>
      </w:r>
      <w:r>
        <w:t xml:space="preserve"> (elaborated in [3]</w:t>
      </w:r>
      <w:r w:rsidR="007B4F8C">
        <w:t>[4]</w:t>
      </w:r>
      <w:r>
        <w:t xml:space="preserve">), the CSI-RS and DMRS </w:t>
      </w:r>
      <w:r w:rsidR="007B4F8C">
        <w:t xml:space="preserve">symbols </w:t>
      </w:r>
      <w:r w:rsidR="00FB5F86">
        <w:t xml:space="preserve">in a slot </w:t>
      </w:r>
      <w:r>
        <w:t>has significantly higher PAPR than the PDSCH or PUSCH</w:t>
      </w:r>
      <w:r w:rsidR="007B4F8C">
        <w:t xml:space="preserve"> symbols</w:t>
      </w:r>
      <w:r>
        <w:t xml:space="preserve"> respectively</w:t>
      </w:r>
    </w:p>
    <w:p w14:paraId="100EA957" w14:textId="6FFB4CFF" w:rsidR="00EB49EC" w:rsidRDefault="00056E22" w:rsidP="00B7498C">
      <w:r>
        <w:t>Hence</w:t>
      </w:r>
      <w:r w:rsidR="00EB49EC">
        <w:t xml:space="preserve">, the OFDM symbols </w:t>
      </w:r>
      <w:r>
        <w:t xml:space="preserve">with </w:t>
      </w:r>
      <w:r w:rsidR="00EB49EC">
        <w:t>CSI-RS</w:t>
      </w:r>
      <w:r>
        <w:t xml:space="preserve"> or </w:t>
      </w:r>
      <w:r w:rsidR="00EB49EC">
        <w:t xml:space="preserve">DMRS would dictate the perceived PAPR of the CP-OFDM waveform. </w:t>
      </w:r>
    </w:p>
    <w:p w14:paraId="01A04666" w14:textId="41793DD2" w:rsidR="00B7498C" w:rsidRDefault="00B7498C" w:rsidP="00B7498C">
      <w:r>
        <w:t xml:space="preserve">There </w:t>
      </w:r>
      <w:r w:rsidR="00983562">
        <w:t xml:space="preserve">has been </w:t>
      </w:r>
      <w:r>
        <w:t>a view</w:t>
      </w:r>
      <w:r w:rsidR="00A90359">
        <w:t xml:space="preserve"> by </w:t>
      </w:r>
      <w:r w:rsidR="000A4176">
        <w:t xml:space="preserve">at least </w:t>
      </w:r>
      <w:r w:rsidR="00A90359">
        <w:t>one company</w:t>
      </w:r>
      <w:r w:rsidR="00983562">
        <w:t xml:space="preserve"> in RAN1</w:t>
      </w:r>
      <w:r>
        <w:t xml:space="preserve"> that </w:t>
      </w:r>
      <w:r w:rsidR="00A90359">
        <w:t>PAPR</w:t>
      </w:r>
      <w:r w:rsidR="008125CD">
        <w:t xml:space="preserve"> is not </w:t>
      </w:r>
      <w:r w:rsidR="00A90359">
        <w:t>an important parameter</w:t>
      </w:r>
      <w:r w:rsidR="008125CD">
        <w:t xml:space="preserve"> for CP-OFDM </w:t>
      </w:r>
      <w:r w:rsidR="00983562">
        <w:t>and it</w:t>
      </w:r>
      <w:r w:rsidR="008125CD">
        <w:t xml:space="preserve"> was claimed that CP-OFDM is not </w:t>
      </w:r>
      <w:r w:rsidR="000A4176">
        <w:t>targeting</w:t>
      </w:r>
      <w:r w:rsidR="008125CD">
        <w:t xml:space="preserve"> low PAPR anyway. However, neglecting PAPR for a CP-OFDM waveform has severe and very expensive impact on the </w:t>
      </w:r>
      <w:r w:rsidR="000A4176">
        <w:t>dimensioning</w:t>
      </w:r>
      <w:r w:rsidR="008125CD">
        <w:t xml:space="preserve"> </w:t>
      </w:r>
      <w:r w:rsidR="00A90359">
        <w:t xml:space="preserve">of the </w:t>
      </w:r>
      <w:r w:rsidR="008125CD">
        <w:t xml:space="preserve">higher power amplifiers </w:t>
      </w:r>
      <w:r w:rsidR="00A90359">
        <w:t xml:space="preserve">at the gNB </w:t>
      </w:r>
      <w:r w:rsidR="008125CD">
        <w:t xml:space="preserve">as every fraction of a dB counts to </w:t>
      </w:r>
      <w:r w:rsidR="00A90359">
        <w:t>operate</w:t>
      </w:r>
      <w:r w:rsidR="008125CD">
        <w:t xml:space="preserve"> the amplifier with high efficiency, </w:t>
      </w:r>
      <w:r w:rsidR="00F23EE5">
        <w:t xml:space="preserve">to </w:t>
      </w:r>
      <w:r w:rsidR="00A90359">
        <w:t xml:space="preserve">avoid </w:t>
      </w:r>
      <w:r w:rsidR="008125CD">
        <w:t xml:space="preserve">clipping and to meet the EVM and spectrum mask requirements. </w:t>
      </w:r>
    </w:p>
    <w:p w14:paraId="13160CB9" w14:textId="076BC598" w:rsidR="00A90359" w:rsidRDefault="00B7498C" w:rsidP="008C63B9">
      <w:r w:rsidRPr="00B7498C">
        <w:t xml:space="preserve">In this contribution, </w:t>
      </w:r>
      <w:r w:rsidR="008125CD">
        <w:t xml:space="preserve">we elaborate a bit more on this </w:t>
      </w:r>
      <w:r w:rsidR="00A90359">
        <w:t xml:space="preserve">gNB and PAPR </w:t>
      </w:r>
      <w:r w:rsidR="008125CD">
        <w:t>issue</w:t>
      </w:r>
      <w:r w:rsidR="00A90359">
        <w:t xml:space="preserve"> for CP-OFDM</w:t>
      </w:r>
      <w:r w:rsidR="008125CD">
        <w:t>. Hence, t</w:t>
      </w:r>
      <w:r w:rsidR="008C63B9">
        <w:t xml:space="preserve">he intention with this paper is rather to bring in </w:t>
      </w:r>
      <w:r w:rsidR="00A90359">
        <w:t xml:space="preserve">the </w:t>
      </w:r>
      <w:r w:rsidR="00FB5F86">
        <w:t xml:space="preserve">transmitter </w:t>
      </w:r>
      <w:r w:rsidR="00A90359">
        <w:t xml:space="preserve">design and </w:t>
      </w:r>
      <w:r w:rsidR="00FB5F86">
        <w:t xml:space="preserve">gNB power efficiency and thus </w:t>
      </w:r>
      <w:r w:rsidR="00A90359">
        <w:t>operation cost</w:t>
      </w:r>
      <w:r w:rsidR="008C63B9">
        <w:t xml:space="preserve"> implications into discussions</w:t>
      </w:r>
      <w:r w:rsidR="00A90359">
        <w:t>.</w:t>
      </w:r>
    </w:p>
    <w:p w14:paraId="54149103" w14:textId="065D5646" w:rsidR="00195BB5" w:rsidRDefault="00195BB5" w:rsidP="008C63B9">
      <w:r>
        <w:t xml:space="preserve">In [3] and [4], we discuss further the shortcomings of the </w:t>
      </w:r>
      <w:r w:rsidR="002A09A4">
        <w:t>implementation-based</w:t>
      </w:r>
      <w:r>
        <w:t xml:space="preserve"> solutions and also make a comparison with LTE RS design, which also in some cases have the same PAPR issue</w:t>
      </w:r>
      <w:r w:rsidR="00FB5F86">
        <w:t>.</w:t>
      </w:r>
      <w:r>
        <w:t xml:space="preserve"> </w:t>
      </w:r>
    </w:p>
    <w:p w14:paraId="68A87CF8" w14:textId="47008327" w:rsidR="00B91755" w:rsidRDefault="007E76AE" w:rsidP="00B91755">
      <w:pPr>
        <w:pStyle w:val="Heading1"/>
      </w:pPr>
      <w:r>
        <w:t>Why is PAPR important for BS transmission of CP-OFDM?</w:t>
      </w:r>
    </w:p>
    <w:p w14:paraId="423CAD22" w14:textId="3C8EDAF9" w:rsidR="00A90359" w:rsidRDefault="008C63B9" w:rsidP="008C63B9">
      <w:pPr>
        <w:rPr>
          <w:highlight w:val="yellow"/>
        </w:rPr>
      </w:pPr>
      <w:r>
        <w:t>The PAPR</w:t>
      </w:r>
      <w:r w:rsidR="00A90359">
        <w:t xml:space="preserve"> of the waveform</w:t>
      </w:r>
      <w:r>
        <w:t xml:space="preserve"> </w:t>
      </w:r>
      <w:r w:rsidR="000B1D64">
        <w:t>is one</w:t>
      </w:r>
      <w:r>
        <w:t xml:space="preserve"> of the most important parameters for </w:t>
      </w:r>
      <w:r w:rsidR="00FB5F86">
        <w:t>any</w:t>
      </w:r>
      <w:r>
        <w:t xml:space="preserve"> transmitter design</w:t>
      </w:r>
      <w:r w:rsidR="00BF3E64">
        <w:t>.</w:t>
      </w:r>
      <w:r>
        <w:t xml:space="preserve"> </w:t>
      </w:r>
      <w:r w:rsidR="00BF3E64">
        <w:t>F</w:t>
      </w:r>
      <w:r w:rsidR="00FB5F86">
        <w:t xml:space="preserve">or </w:t>
      </w:r>
      <w:r w:rsidR="00BF3E64">
        <w:t xml:space="preserve">the </w:t>
      </w:r>
      <w:r w:rsidR="00FB5F86">
        <w:t>gNB,</w:t>
      </w:r>
      <w:r>
        <w:t xml:space="preserve"> </w:t>
      </w:r>
      <w:r w:rsidR="00BF3E64">
        <w:t xml:space="preserve">typically sophisticated </w:t>
      </w:r>
      <w:r w:rsidR="00A90359">
        <w:t xml:space="preserve">baseband </w:t>
      </w:r>
      <w:r>
        <w:t xml:space="preserve">algorithms to reduce the PAPR </w:t>
      </w:r>
      <w:r w:rsidR="00BF3E64">
        <w:t>are</w:t>
      </w:r>
      <w:r w:rsidR="00A90359">
        <w:t xml:space="preserve"> designed </w:t>
      </w:r>
      <w:r w:rsidR="00BF3E64">
        <w:t xml:space="preserve">since </w:t>
      </w:r>
      <w:r>
        <w:t>there is no allowance</w:t>
      </w:r>
      <w:r w:rsidR="009939F3">
        <w:t xml:space="preserve"> in BS requirements</w:t>
      </w:r>
      <w:r>
        <w:t xml:space="preserve"> to apply any form of power back-off for </w:t>
      </w:r>
      <w:r w:rsidR="009939F3">
        <w:t xml:space="preserve">a </w:t>
      </w:r>
      <w:r>
        <w:t>BS under any circumstances beside when supporting 256QAM modulation</w:t>
      </w:r>
      <w:r w:rsidR="00394C72">
        <w:t xml:space="preserve"> (for FR1)</w:t>
      </w:r>
      <w:r>
        <w:t xml:space="preserve">. </w:t>
      </w:r>
      <w:r w:rsidR="00A90359">
        <w:t>This is in contrast to the UE requirements</w:t>
      </w:r>
      <w:r w:rsidR="00091E26">
        <w:rPr>
          <w:rStyle w:val="FootnoteReference"/>
        </w:rPr>
        <w:footnoteReference w:id="1"/>
      </w:r>
      <w:r w:rsidR="0026390E">
        <w:t xml:space="preserve"> where </w:t>
      </w:r>
      <w:r w:rsidR="0026390E" w:rsidRPr="00611CC4">
        <w:t>additional maximum power reduction (A-MPR) is allowed for the maximum output power</w:t>
      </w:r>
      <w:r w:rsidR="0026390E">
        <w:t xml:space="preserve">, see Section 6.2.3 </w:t>
      </w:r>
      <w:r w:rsidR="0026390E" w:rsidRPr="00AB2D4D">
        <w:t xml:space="preserve">in </w:t>
      </w:r>
      <w:r w:rsidR="00A90359" w:rsidRPr="00AB2D4D">
        <w:t>[</w:t>
      </w:r>
      <w:r w:rsidR="00AB2D4D" w:rsidRPr="00AB2D4D">
        <w:t>5</w:t>
      </w:r>
      <w:r w:rsidR="0026390E" w:rsidRPr="00AB2D4D">
        <w:t>]</w:t>
      </w:r>
      <w:r w:rsidR="00AB2D4D">
        <w:t>.</w:t>
      </w:r>
    </w:p>
    <w:p w14:paraId="2099406A" w14:textId="56402C46" w:rsidR="00A90359" w:rsidRDefault="008C63B9" w:rsidP="008C63B9">
      <w:r>
        <w:t xml:space="preserve">Both for UTRA and E-UTRA, the </w:t>
      </w:r>
      <w:r w:rsidR="0024293E">
        <w:t xml:space="preserve">DL </w:t>
      </w:r>
      <w:r>
        <w:t xml:space="preserve">physical layer and waveform design strived to have amplitude statistics </w:t>
      </w:r>
      <w:r w:rsidR="00352FA4">
        <w:t>that are</w:t>
      </w:r>
      <w:r>
        <w:t xml:space="preserve"> Rayleigh distributed. </w:t>
      </w:r>
      <w:r w:rsidR="00C44C8C">
        <w:t>In addition</w:t>
      </w:r>
      <w:r w:rsidR="004B5C2E">
        <w:t>,</w:t>
      </w:r>
      <w:r>
        <w:t xml:space="preserve"> sophisticated algorithms </w:t>
      </w:r>
      <w:r w:rsidR="00596B95">
        <w:t xml:space="preserve">are </w:t>
      </w:r>
      <w:r w:rsidR="00E56CAA">
        <w:t xml:space="preserve">commonly used </w:t>
      </w:r>
      <w:r>
        <w:t xml:space="preserve">to further reduce the PAPR from </w:t>
      </w:r>
      <w:r w:rsidR="00E56CAA">
        <w:t xml:space="preserve">a range between </w:t>
      </w:r>
      <w:r>
        <w:t>~</w:t>
      </w:r>
      <w:r w:rsidR="001D6FF5">
        <w:t xml:space="preserve">9.5 </w:t>
      </w:r>
      <w:r w:rsidR="00E56CAA">
        <w:t>and</w:t>
      </w:r>
      <w:r w:rsidR="001D6FF5">
        <w:t xml:space="preserve"> </w:t>
      </w:r>
      <w:r w:rsidR="00FC6C5D">
        <w:t xml:space="preserve">10 </w:t>
      </w:r>
      <w:r>
        <w:t xml:space="preserve">dB (at probability of </w:t>
      </w:r>
      <w:r w:rsidRPr="00946396">
        <w:t>10</w:t>
      </w:r>
      <w:r>
        <w:rPr>
          <w:vertAlign w:val="superscript"/>
        </w:rPr>
        <w:t>-4</w:t>
      </w:r>
      <w:r w:rsidRPr="00946396">
        <w:t>)</w:t>
      </w:r>
      <w:r>
        <w:rPr>
          <w:vertAlign w:val="superscript"/>
        </w:rPr>
        <w:t xml:space="preserve"> </w:t>
      </w:r>
      <w:r w:rsidRPr="00946396">
        <w:t>to</w:t>
      </w:r>
      <w:r>
        <w:t xml:space="preserve"> </w:t>
      </w:r>
      <w:r w:rsidR="0039150A">
        <w:t xml:space="preserve">a </w:t>
      </w:r>
      <w:r>
        <w:t xml:space="preserve">lower </w:t>
      </w:r>
      <w:r w:rsidR="0039150A">
        <w:t xml:space="preserve">and </w:t>
      </w:r>
      <w:r>
        <w:t xml:space="preserve">more feasible value as PAPR </w:t>
      </w:r>
      <w:r w:rsidR="004B5C2E">
        <w:t xml:space="preserve">governs </w:t>
      </w:r>
      <w:r>
        <w:t xml:space="preserve">the PA peak </w:t>
      </w:r>
      <w:r w:rsidR="00623E54">
        <w:t xml:space="preserve">power </w:t>
      </w:r>
      <w:r>
        <w:t>dimensioning of the BS transmitter</w:t>
      </w:r>
      <w:r w:rsidR="004B5C2E">
        <w:t>,</w:t>
      </w:r>
      <w:r w:rsidR="00707290">
        <w:t xml:space="preserve"> and thus impacts cost and complexity heavily</w:t>
      </w:r>
      <w:r>
        <w:t xml:space="preserve">. </w:t>
      </w:r>
    </w:p>
    <w:p w14:paraId="2EDB9B01" w14:textId="0F049697" w:rsidR="00A90359" w:rsidRDefault="00A90359" w:rsidP="00A90359">
      <w:pPr>
        <w:pStyle w:val="Observation"/>
      </w:pPr>
      <w:r>
        <w:lastRenderedPageBreak/>
        <w:t xml:space="preserve">PAPR of the waveform </w:t>
      </w:r>
      <w:r w:rsidR="004B5C2E">
        <w:t xml:space="preserve">governs </w:t>
      </w:r>
      <w:r>
        <w:t>t</w:t>
      </w:r>
      <w:r w:rsidR="00623E54">
        <w:t>he</w:t>
      </w:r>
      <w:r>
        <w:t xml:space="preserve"> PA peak power dimensioning of the transmitter</w:t>
      </w:r>
      <w:r w:rsidR="004B5C2E">
        <w:t>,</w:t>
      </w:r>
      <w:r w:rsidR="00FC20D8">
        <w:t xml:space="preserve"> and </w:t>
      </w:r>
      <w:r w:rsidR="004B5C2E">
        <w:t xml:space="preserve">PAPR </w:t>
      </w:r>
      <w:r w:rsidR="00FC20D8">
        <w:t>reduction techniques are implemented to allow for a lower dimensioning value</w:t>
      </w:r>
    </w:p>
    <w:p w14:paraId="4260FCBA" w14:textId="72C488CA" w:rsidR="00623E54" w:rsidRDefault="00623E54" w:rsidP="008C63B9">
      <w:r>
        <w:t xml:space="preserve">Hence, the PAPR statistics are very important </w:t>
      </w:r>
      <w:r w:rsidR="00FC20D8">
        <w:t xml:space="preserve">not only for DFT-S-OFDM waveform for UEs, but </w:t>
      </w:r>
      <w:r>
        <w:t>also for CP-OFDM waveform and for BS transmitters</w:t>
      </w:r>
      <w:r w:rsidR="00FC20D8">
        <w:t xml:space="preserve"> as it dictates the dimensioning of the PA</w:t>
      </w:r>
      <w:r>
        <w:t>.</w:t>
      </w:r>
      <w:r w:rsidR="00FC20D8">
        <w:t xml:space="preserve"> </w:t>
      </w:r>
      <w:r w:rsidR="009B5985">
        <w:t>Large PAPR requires large PA</w:t>
      </w:r>
      <w:r w:rsidR="00AD418B">
        <w:t xml:space="preserve"> power</w:t>
      </w:r>
      <w:r w:rsidR="009B5985">
        <w:t xml:space="preserve"> back off. </w:t>
      </w:r>
      <w:r w:rsidR="00FC20D8">
        <w:t>It is</w:t>
      </w:r>
      <w:r w:rsidR="00AD418B">
        <w:t>,</w:t>
      </w:r>
      <w:r w:rsidR="00FC20D8">
        <w:t xml:space="preserve"> </w:t>
      </w:r>
      <w:r w:rsidR="009B5985">
        <w:t>however</w:t>
      </w:r>
      <w:r w:rsidR="00AD418B">
        <w:t>,</w:t>
      </w:r>
      <w:r w:rsidR="009B5985">
        <w:t xml:space="preserve"> </w:t>
      </w:r>
      <w:r w:rsidR="00FC20D8">
        <w:t xml:space="preserve">very inefficient to run the PA with a large backoff </w:t>
      </w:r>
      <w:r w:rsidR="00111370">
        <w:t xml:space="preserve">and to maintain the </w:t>
      </w:r>
      <w:r w:rsidR="009B5985">
        <w:t xml:space="preserve">same </w:t>
      </w:r>
      <w:r w:rsidR="00111370">
        <w:t>coverage</w:t>
      </w:r>
      <w:r w:rsidR="009B5985">
        <w:t xml:space="preserve">, a larger PA </w:t>
      </w:r>
      <w:r w:rsidR="00A3545C">
        <w:t>would be</w:t>
      </w:r>
      <w:r w:rsidR="009B5985">
        <w:t xml:space="preserve"> needed</w:t>
      </w:r>
      <w:r w:rsidR="00111370">
        <w:t xml:space="preserve">, </w:t>
      </w:r>
      <w:r w:rsidR="00FC20D8">
        <w:t xml:space="preserve">so the engineering task is to make a </w:t>
      </w:r>
      <w:proofErr w:type="spellStart"/>
      <w:r w:rsidR="00FC20D8">
        <w:t>tradeoff</w:t>
      </w:r>
      <w:proofErr w:type="spellEnd"/>
      <w:r w:rsidR="00FC20D8">
        <w:t xml:space="preserve"> between PA </w:t>
      </w:r>
      <w:proofErr w:type="spellStart"/>
      <w:r w:rsidR="00FC20D8">
        <w:t>backoff</w:t>
      </w:r>
      <w:proofErr w:type="spellEnd"/>
      <w:r w:rsidR="00FC20D8">
        <w:t xml:space="preserve"> and the clipping </w:t>
      </w:r>
      <w:r w:rsidR="00A3545C">
        <w:t xml:space="preserve">threshold </w:t>
      </w:r>
      <w:r w:rsidR="00FC20D8">
        <w:t xml:space="preserve">while maintaining the EVM and spectrum mask requirements. </w:t>
      </w:r>
      <w:r w:rsidR="00394C72">
        <w:t>Heavy clipping create</w:t>
      </w:r>
      <w:r w:rsidR="00C44C8C">
        <w:t>s</w:t>
      </w:r>
      <w:r w:rsidR="00394C72">
        <w:t xml:space="preserve"> EVM</w:t>
      </w:r>
      <w:r w:rsidR="00E56CAA">
        <w:t xml:space="preserve"> and out of band emission</w:t>
      </w:r>
      <w:r w:rsidR="00394C72">
        <w:t xml:space="preserve"> which heavily affec</w:t>
      </w:r>
      <w:r w:rsidR="009939F3">
        <w:t>t</w:t>
      </w:r>
      <w:r w:rsidR="004B5C2E">
        <w:t>s</w:t>
      </w:r>
      <w:r w:rsidR="00394C72">
        <w:t xml:space="preserve"> the higher modulation </w:t>
      </w:r>
      <w:r w:rsidR="009939F3">
        <w:t>orders</w:t>
      </w:r>
      <w:r w:rsidR="00394C72">
        <w:t>.</w:t>
      </w:r>
    </w:p>
    <w:p w14:paraId="1972816A" w14:textId="3310442B" w:rsidR="00623E54" w:rsidRDefault="008C63B9" w:rsidP="008C63B9">
      <w:r>
        <w:t xml:space="preserve">The PAPR </w:t>
      </w:r>
      <w:r w:rsidR="00AD418B">
        <w:t xml:space="preserve">reduction </w:t>
      </w:r>
      <w:r>
        <w:t xml:space="preserve">algorithms and transmitters are </w:t>
      </w:r>
      <w:r w:rsidR="00FC20D8">
        <w:t xml:space="preserve">thus </w:t>
      </w:r>
      <w:r>
        <w:t>carefully designed to ensure that the induced distortion caused</w:t>
      </w:r>
      <w:r w:rsidR="00297CF2">
        <w:t xml:space="preserve"> by</w:t>
      </w:r>
      <w:r>
        <w:t xml:space="preserve"> PAPR reduction algorithm/clipping is low enough to maintain required signal quality expressed as EVM (Error Vector Magnitude) and thus there </w:t>
      </w:r>
      <w:r w:rsidR="00FC20D8">
        <w:t>are</w:t>
      </w:r>
      <w:r>
        <w:t xml:space="preserve"> limits on capability of PAPR reduction algorithms</w:t>
      </w:r>
      <w:r w:rsidR="00623E54">
        <w:t xml:space="preserve">. </w:t>
      </w:r>
    </w:p>
    <w:p w14:paraId="7AECC8DC" w14:textId="1B4C82CF" w:rsidR="00623E54" w:rsidRDefault="00623E54" w:rsidP="008C63B9">
      <w:r>
        <w:t xml:space="preserve">As </w:t>
      </w:r>
      <w:r w:rsidR="009939F3">
        <w:t xml:space="preserve">the Rel-15 faulty </w:t>
      </w:r>
      <w:r>
        <w:t>NR DMRS and NR CSI-RS</w:t>
      </w:r>
      <w:r w:rsidR="008C63B9">
        <w:t xml:space="preserve"> pose</w:t>
      </w:r>
      <w:r>
        <w:t xml:space="preserve"> a</w:t>
      </w:r>
      <w:r w:rsidR="008C63B9">
        <w:t xml:space="preserve"> PHY design with different amplitude statistics </w:t>
      </w:r>
      <w:r w:rsidR="00683EAD">
        <w:t xml:space="preserve">compared to data, </w:t>
      </w:r>
      <w:r w:rsidR="004B5C2E">
        <w:t xml:space="preserve">thus </w:t>
      </w:r>
      <w:r w:rsidR="008C63B9">
        <w:t xml:space="preserve">introducing significantly higher PAPR, either </w:t>
      </w:r>
    </w:p>
    <w:p w14:paraId="1641E28D" w14:textId="38EE57C2" w:rsidR="00623E54" w:rsidRDefault="008C63B9" w:rsidP="00623E54">
      <w:pPr>
        <w:pStyle w:val="ListParagraph"/>
        <w:numPr>
          <w:ilvl w:val="0"/>
          <w:numId w:val="41"/>
        </w:numPr>
      </w:pPr>
      <w:r>
        <w:t xml:space="preserve">the BS PA peak dimensioning </w:t>
      </w:r>
      <w:r w:rsidR="00297CF2">
        <w:t>is</w:t>
      </w:r>
      <w:r>
        <w:t xml:space="preserve"> changed which </w:t>
      </w:r>
      <w:r w:rsidR="00EB49EC">
        <w:t xml:space="preserve">would be </w:t>
      </w:r>
      <w:r>
        <w:t xml:space="preserve">complex </w:t>
      </w:r>
      <w:r w:rsidR="00623E54">
        <w:t>and</w:t>
      </w:r>
      <w:r>
        <w:t xml:space="preserve"> expensive</w:t>
      </w:r>
      <w:r w:rsidR="00623E54">
        <w:t xml:space="preserve"> </w:t>
      </w:r>
      <w:r w:rsidR="00FC20D8">
        <w:t xml:space="preserve">leading to e.g. bulkier BS equipment </w:t>
      </w:r>
      <w:r w:rsidR="00623E54">
        <w:t>(</w:t>
      </w:r>
      <w:r w:rsidR="00FC20D8">
        <w:t xml:space="preserve">and </w:t>
      </w:r>
      <w:r w:rsidR="00623E54" w:rsidRPr="00EB49EC">
        <w:rPr>
          <w:color w:val="FF0000"/>
        </w:rPr>
        <w:t xml:space="preserve">increase in </w:t>
      </w:r>
      <w:r w:rsidR="00623E54" w:rsidRPr="00623E54">
        <w:rPr>
          <w:color w:val="FF0000"/>
        </w:rPr>
        <w:t>CAPEX</w:t>
      </w:r>
      <w:r w:rsidR="00623E54">
        <w:t>)</w:t>
      </w:r>
      <w:r>
        <w:t xml:space="preserve"> or</w:t>
      </w:r>
      <w:r w:rsidR="00623E54">
        <w:t>,</w:t>
      </w:r>
    </w:p>
    <w:p w14:paraId="7FE7E5F2" w14:textId="7A59CA7D" w:rsidR="008C63B9" w:rsidRDefault="00623E54" w:rsidP="00EB49EC">
      <w:pPr>
        <w:pStyle w:val="ListParagraph"/>
        <w:numPr>
          <w:ilvl w:val="0"/>
          <w:numId w:val="41"/>
        </w:numPr>
      </w:pPr>
      <w:r>
        <w:t xml:space="preserve">a </w:t>
      </w:r>
      <w:r w:rsidR="008C63B9">
        <w:t xml:space="preserve">power back-off </w:t>
      </w:r>
      <w:r w:rsidR="00297CF2">
        <w:t>is</w:t>
      </w:r>
      <w:r w:rsidR="008C63B9">
        <w:t xml:space="preserve"> applied which </w:t>
      </w:r>
      <w:r w:rsidR="00297CF2">
        <w:t xml:space="preserve">would </w:t>
      </w:r>
      <w:r w:rsidR="008C63B9">
        <w:t xml:space="preserve">result in significant degradation of BS power efficiency </w:t>
      </w:r>
      <w:r>
        <w:t>(</w:t>
      </w:r>
      <w:r w:rsidRPr="00EB49EC">
        <w:rPr>
          <w:color w:val="FF0000"/>
        </w:rPr>
        <w:t>increase on OPEX</w:t>
      </w:r>
      <w:r>
        <w:t xml:space="preserve">) </w:t>
      </w:r>
      <w:r w:rsidR="008C63B9">
        <w:t xml:space="preserve">and </w:t>
      </w:r>
      <w:r>
        <w:t xml:space="preserve">of course </w:t>
      </w:r>
      <w:r w:rsidR="008C63B9">
        <w:t>degraded coverage</w:t>
      </w:r>
      <w:r>
        <w:t xml:space="preserve"> which requires a denser site deployment (</w:t>
      </w:r>
      <w:r w:rsidRPr="00EB49EC">
        <w:rPr>
          <w:color w:val="FF0000"/>
        </w:rPr>
        <w:t>increase in CAPEX</w:t>
      </w:r>
      <w:r>
        <w:t>)</w:t>
      </w:r>
      <w:r w:rsidR="008C63B9">
        <w:t xml:space="preserve">. </w:t>
      </w:r>
    </w:p>
    <w:p w14:paraId="02499B47" w14:textId="77777777" w:rsidR="001A4A34" w:rsidRDefault="00FC20D8" w:rsidP="00195BB5">
      <w:r>
        <w:t xml:space="preserve">Hence, it is clear that </w:t>
      </w:r>
    </w:p>
    <w:p w14:paraId="55A40635" w14:textId="3725DD36" w:rsidR="00195BB5" w:rsidRDefault="001A4A34" w:rsidP="001A4A34">
      <w:pPr>
        <w:pStyle w:val="Observation"/>
      </w:pPr>
      <w:r w:rsidRPr="001A4A34">
        <w:t>E</w:t>
      </w:r>
      <w:r w:rsidR="00FC20D8" w:rsidRPr="001A4A34">
        <w:t xml:space="preserve">very </w:t>
      </w:r>
      <w:r w:rsidR="00683EAD">
        <w:t xml:space="preserve">fraction of a </w:t>
      </w:r>
      <w:r w:rsidR="00FC20D8" w:rsidRPr="001A4A34">
        <w:t xml:space="preserve">dB </w:t>
      </w:r>
      <w:r w:rsidR="00683EAD">
        <w:t xml:space="preserve">(and the waveform statistics) </w:t>
      </w:r>
      <w:r w:rsidR="00326701">
        <w:t xml:space="preserve">counts </w:t>
      </w:r>
      <w:r w:rsidR="00FC20D8">
        <w:t>when it comes to PAPR for any waveform to be transmitted, including CP-OFDM</w:t>
      </w:r>
      <w:r w:rsidR="00326701">
        <w:t xml:space="preserve"> as it directly impacts the dimensioning of the hardware</w:t>
      </w:r>
      <w:r w:rsidR="00E56CAA">
        <w:t xml:space="preserve"> (e.g. peak power rating)</w:t>
      </w:r>
      <w:r w:rsidR="00326701">
        <w:t>, fulfilling the RAN4</w:t>
      </w:r>
      <w:r w:rsidR="00E56CAA">
        <w:t xml:space="preserve"> and even regulatory</w:t>
      </w:r>
      <w:r w:rsidR="00326701">
        <w:t xml:space="preserve"> requirements</w:t>
      </w:r>
      <w:r w:rsidR="004B5C2E">
        <w:t>,</w:t>
      </w:r>
      <w:r w:rsidR="00326701">
        <w:t xml:space="preserve"> and for minimizing the BS power consumption.</w:t>
      </w:r>
      <w:r w:rsidR="00CF57BB">
        <w:t xml:space="preserve"> </w:t>
      </w:r>
    </w:p>
    <w:p w14:paraId="5A2D25EA" w14:textId="5A663E40" w:rsidR="00195BB5" w:rsidRDefault="00195BB5" w:rsidP="00195BB5">
      <w:r w:rsidRPr="00747BE9">
        <w:t>In the following subsection,</w:t>
      </w:r>
      <w:r w:rsidR="00FC20D8" w:rsidRPr="00747BE9">
        <w:t xml:space="preserve"> we </w:t>
      </w:r>
      <w:r w:rsidR="007E76AE">
        <w:t>evaluate in more detail</w:t>
      </w:r>
      <w:r w:rsidR="00FC20D8" w:rsidRPr="00747BE9">
        <w:t xml:space="preserve"> the statistics of PAPR</w:t>
      </w:r>
      <w:r w:rsidR="007E76AE">
        <w:t>, e.g. how much larger is th</w:t>
      </w:r>
      <w:r w:rsidR="00C44C8C">
        <w:t>e</w:t>
      </w:r>
      <w:r w:rsidR="007E76AE">
        <w:t xml:space="preserve"> PAPR for DMRS symbol compared to PDSCH symbols in the slot, </w:t>
      </w:r>
      <w:r w:rsidR="00FC20D8" w:rsidRPr="00747BE9">
        <w:t xml:space="preserve">and </w:t>
      </w:r>
      <w:r w:rsidR="007E76AE">
        <w:t>what is the</w:t>
      </w:r>
      <w:r w:rsidR="00FC20D8" w:rsidRPr="00747BE9">
        <w:t xml:space="preserve"> impact on the </w:t>
      </w:r>
      <w:r w:rsidR="00747BE9" w:rsidRPr="00747BE9">
        <w:t xml:space="preserve">user </w:t>
      </w:r>
      <w:r w:rsidR="00FC20D8" w:rsidRPr="00747BE9">
        <w:t>throughpu</w:t>
      </w:r>
      <w:r w:rsidR="007E76AE">
        <w:t>t?</w:t>
      </w:r>
      <w:r w:rsidR="00FC20D8" w:rsidRPr="00747BE9">
        <w:t xml:space="preserve"> </w:t>
      </w:r>
      <w:r>
        <w:t xml:space="preserve"> </w:t>
      </w:r>
    </w:p>
    <w:p w14:paraId="3C6D8FBB" w14:textId="1F6F0C39" w:rsidR="0079705D" w:rsidRDefault="00F533DA" w:rsidP="003150E3">
      <w:pPr>
        <w:pStyle w:val="Heading2"/>
      </w:pPr>
      <w:r>
        <w:t xml:space="preserve">How </w:t>
      </w:r>
      <w:r w:rsidR="00C44C8C">
        <w:t xml:space="preserve">are </w:t>
      </w:r>
      <w:r>
        <w:t>PAPR, clipping and peak PA power related?</w:t>
      </w:r>
    </w:p>
    <w:p w14:paraId="676FB7F0" w14:textId="521128A6" w:rsidR="00F01B02" w:rsidRDefault="008C63B9" w:rsidP="008C63B9">
      <w:r>
        <w:t xml:space="preserve">Assuming a simple BS PAPR reduction / </w:t>
      </w:r>
      <w:r w:rsidR="009939F3">
        <w:t>c</w:t>
      </w:r>
      <w:r>
        <w:t xml:space="preserve">lipping algorithm, the plot in Figure 1 shows the </w:t>
      </w:r>
      <w:r w:rsidR="00081BB7">
        <w:t>CCDF of the power-</w:t>
      </w:r>
      <w:r w:rsidR="00195BB5">
        <w:t>to</w:t>
      </w:r>
      <w:r w:rsidR="00081BB7">
        <w:t>-</w:t>
      </w:r>
      <w:r w:rsidR="00195BB5">
        <w:t xml:space="preserve"> average power ratio</w:t>
      </w:r>
      <w:r>
        <w:t xml:space="preserve"> for</w:t>
      </w:r>
      <w:r w:rsidR="009939F3">
        <w:t xml:space="preserve"> the faulty</w:t>
      </w:r>
      <w:r>
        <w:t xml:space="preserve"> </w:t>
      </w:r>
      <w:r w:rsidR="00195BB5">
        <w:t>NR DMRS</w:t>
      </w:r>
      <w:r>
        <w:t xml:space="preserve"> </w:t>
      </w:r>
      <w:r w:rsidR="00AF42F8">
        <w:t>including the</w:t>
      </w:r>
      <w:r>
        <w:t xml:space="preserve"> effect</w:t>
      </w:r>
      <w:r w:rsidR="00AF42F8">
        <w:t>s</w:t>
      </w:r>
      <w:r>
        <w:t xml:space="preserve"> of different clipping thresholds applied (6 and 9 dB).  </w:t>
      </w:r>
      <w:r w:rsidR="00FC6C5D">
        <w:t>It can be seen that PAPR for data (</w:t>
      </w:r>
      <w:r w:rsidR="00394C72">
        <w:t xml:space="preserve">in this case for </w:t>
      </w:r>
      <w:r w:rsidR="00FC6C5D">
        <w:t xml:space="preserve">PDSCH) exceeds 10 dB at probability </w:t>
      </w:r>
      <w:r w:rsidR="00FC6C5D" w:rsidRPr="00946396">
        <w:t>10</w:t>
      </w:r>
      <w:r w:rsidR="00FC6C5D">
        <w:rPr>
          <w:vertAlign w:val="superscript"/>
        </w:rPr>
        <w:t>-4</w:t>
      </w:r>
      <w:r w:rsidR="00FC6C5D">
        <w:t xml:space="preserve"> while PAPR for </w:t>
      </w:r>
      <w:r w:rsidR="009939F3">
        <w:t xml:space="preserve">faulty </w:t>
      </w:r>
      <w:r w:rsidR="00FC6C5D">
        <w:t xml:space="preserve">DMRS exceeds 10 dB at probability around </w:t>
      </w:r>
      <w:r w:rsidR="00FC6C5D" w:rsidRPr="00946396">
        <w:t>10</w:t>
      </w:r>
      <w:r w:rsidR="00FC6C5D">
        <w:rPr>
          <w:vertAlign w:val="superscript"/>
        </w:rPr>
        <w:t>-2</w:t>
      </w:r>
      <w:r w:rsidR="00FC6C5D">
        <w:t xml:space="preserve">. </w:t>
      </w:r>
    </w:p>
    <w:p w14:paraId="09C449FE" w14:textId="06FF1A66" w:rsidR="00195BB5" w:rsidRPr="00FC6C5D" w:rsidRDefault="00BC0953" w:rsidP="008C63B9">
      <w:r>
        <w:t xml:space="preserve">Note that with a proper DMRS or CSI-RS design in Rel.16, the CCDF for RS </w:t>
      </w:r>
      <w:r w:rsidR="00F01B02">
        <w:t xml:space="preserve">can be </w:t>
      </w:r>
      <w:r>
        <w:t>the sam</w:t>
      </w:r>
      <w:r w:rsidR="00F01B02">
        <w:t xml:space="preserve">e </w:t>
      </w:r>
      <w:r>
        <w:t>as the CCDF for data</w:t>
      </w:r>
      <w:r w:rsidR="00F01B02">
        <w:t xml:space="preserve"> and thus avoid the clipping of DMRS symbols. </w:t>
      </w:r>
    </w:p>
    <w:p w14:paraId="64BC7970" w14:textId="6523C89D" w:rsidR="00195BB5" w:rsidRDefault="008C63B9" w:rsidP="008C63B9">
      <w:r>
        <w:t>The</w:t>
      </w:r>
      <w:r w:rsidR="009939F3">
        <w:t xml:space="preserve"> faulty</w:t>
      </w:r>
      <w:r>
        <w:t xml:space="preserve"> </w:t>
      </w:r>
      <w:r w:rsidR="00195BB5">
        <w:t>NR DMRS</w:t>
      </w:r>
      <w:r>
        <w:t xml:space="preserve"> </w:t>
      </w:r>
      <w:r w:rsidR="00BC0953">
        <w:t xml:space="preserve">PAPR CCDF </w:t>
      </w:r>
      <w:r>
        <w:t>with various clipping thresholds</w:t>
      </w:r>
      <w:r w:rsidR="00BC0953">
        <w:t xml:space="preserve"> are shown as dashed lines in the figure and it also indicates</w:t>
      </w:r>
      <w:r>
        <w:t xml:space="preserve"> the probability </w:t>
      </w:r>
      <w:r w:rsidR="00BC0953">
        <w:t xml:space="preserve">for clipping, i.e. </w:t>
      </w:r>
      <w:r>
        <w:t xml:space="preserve">to have high distortion impact due to high PAPR. </w:t>
      </w:r>
    </w:p>
    <w:p w14:paraId="7E6D7244" w14:textId="02349A90" w:rsidR="008C63B9" w:rsidRDefault="00BC0953" w:rsidP="008C63B9">
      <w:r>
        <w:t>Hence,</w:t>
      </w:r>
      <w:r w:rsidR="008C63B9">
        <w:t xml:space="preserve"> given </w:t>
      </w:r>
      <w:r>
        <w:t xml:space="preserve">a </w:t>
      </w:r>
      <w:r w:rsidR="00394C72">
        <w:t>practical clip</w:t>
      </w:r>
      <w:r w:rsidR="008C63B9">
        <w:t xml:space="preserve"> threshold, if the unclipped waveform has higher PAPR compared to the waveforms with Rayleigh distributed amplitude statistics, </w:t>
      </w:r>
      <w:r w:rsidR="00A30CA0">
        <w:t xml:space="preserve">such as the NR Rel-15 PUSCH and PDSCH, </w:t>
      </w:r>
      <w:r w:rsidR="008C63B9">
        <w:t xml:space="preserve">the induced clipping distortion would be higher </w:t>
      </w:r>
      <w:r w:rsidR="004B5C2E">
        <w:t xml:space="preserve">thus </w:t>
      </w:r>
      <w:r w:rsidR="008C63B9">
        <w:t>affecting the performance.</w:t>
      </w:r>
    </w:p>
    <w:p w14:paraId="47C5968F" w14:textId="77777777" w:rsidR="008C63B9" w:rsidRDefault="008C63B9" w:rsidP="008C63B9">
      <w:pPr>
        <w:keepNext/>
        <w:jc w:val="center"/>
      </w:pPr>
      <w:r w:rsidRPr="000B1B07">
        <w:rPr>
          <w:noProof/>
        </w:rPr>
        <w:lastRenderedPageBreak/>
        <w:drawing>
          <wp:inline distT="0" distB="0" distL="0" distR="0" wp14:anchorId="130A8C3B" wp14:editId="0DD5E623">
            <wp:extent cx="3605939" cy="27632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754" cy="2766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DCF88" w14:textId="1CD2CD22" w:rsidR="008C63B9" w:rsidRDefault="008C63B9" w:rsidP="008C63B9">
      <w:pPr>
        <w:pStyle w:val="Caption"/>
      </w:pPr>
      <w:r>
        <w:t xml:space="preserve">Figure 1: </w:t>
      </w:r>
      <w:r w:rsidR="00CA7885">
        <w:t>PAPR from CCDF of the p</w:t>
      </w:r>
      <w:r w:rsidR="00195BB5">
        <w:t>ower</w:t>
      </w:r>
      <w:r w:rsidR="002A6506">
        <w:t>-</w:t>
      </w:r>
      <w:r w:rsidR="00195BB5">
        <w:t>to</w:t>
      </w:r>
      <w:r w:rsidR="002A6506">
        <w:t>-</w:t>
      </w:r>
      <w:r w:rsidR="00195BB5">
        <w:t>average power ratio</w:t>
      </w:r>
      <w:r w:rsidR="002A6506">
        <w:t>.</w:t>
      </w:r>
      <w:r>
        <w:t xml:space="preserve"> </w:t>
      </w:r>
    </w:p>
    <w:p w14:paraId="5A42C043" w14:textId="43C049E8" w:rsidR="008C63B9" w:rsidRDefault="008C63B9" w:rsidP="008C63B9">
      <w:pPr>
        <w:spacing w:after="0"/>
      </w:pPr>
      <w:r>
        <w:t>To quantify the impact of higher PAPR and induced distortion</w:t>
      </w:r>
      <w:r w:rsidR="00BC0953">
        <w:t xml:space="preserve"> due to this clipping</w:t>
      </w:r>
      <w:r>
        <w:t xml:space="preserve">, link evaluation was performed.  The simulated scenario is considering 20 MHz bandwidth with 15 kHz </w:t>
      </w:r>
      <w:proofErr w:type="gramStart"/>
      <w:r>
        <w:t>SCS</w:t>
      </w:r>
      <w:proofErr w:type="gramEnd"/>
      <w:r>
        <w:t xml:space="preserve"> but the results are applicable on any bandwidth and subcarrier spacing combination.</w:t>
      </w:r>
    </w:p>
    <w:p w14:paraId="48EEDA28" w14:textId="77777777" w:rsidR="00BC0953" w:rsidRDefault="00BC0953" w:rsidP="008C63B9"/>
    <w:p w14:paraId="0C961D89" w14:textId="7B02090C" w:rsidR="008C63B9" w:rsidRPr="00BC0953" w:rsidRDefault="008C63B9" w:rsidP="00BC0953">
      <w:pPr>
        <w:tabs>
          <w:tab w:val="left" w:pos="1335"/>
        </w:tabs>
        <w:spacing w:after="0"/>
        <w:rPr>
          <w:color w:val="000000"/>
          <w:lang w:val="en-US" w:eastAsia="sv-SE"/>
        </w:rPr>
      </w:pPr>
      <w:r>
        <w:t xml:space="preserve">In </w:t>
      </w:r>
      <w:r w:rsidR="00BC0953">
        <w:t>F</w:t>
      </w:r>
      <w:r w:rsidRPr="001A6703">
        <w:t xml:space="preserve">igure </w:t>
      </w:r>
      <w:r w:rsidR="00AB2D4D">
        <w:t>2</w:t>
      </w:r>
      <w:r>
        <w:t xml:space="preserve">, </w:t>
      </w:r>
      <w:r w:rsidR="00AB2D4D">
        <w:t xml:space="preserve">throughput </w:t>
      </w:r>
      <w:r w:rsidR="00BC0953">
        <w:t>results</w:t>
      </w:r>
      <w:r>
        <w:t xml:space="preserve"> </w:t>
      </w:r>
      <w:r w:rsidR="00AB2D4D">
        <w:t>are shown</w:t>
      </w:r>
      <w:r w:rsidR="00F821E6">
        <w:t xml:space="preserve"> when the approved </w:t>
      </w:r>
      <w:r w:rsidR="009939F3">
        <w:t xml:space="preserve">faulty </w:t>
      </w:r>
      <w:r w:rsidR="00F821E6">
        <w:t xml:space="preserve">DMRS mapping is applied for a rank 2 transmission using port 0 and 2 (which have PAPR issue) and </w:t>
      </w:r>
      <w:r w:rsidR="009939F3">
        <w:t xml:space="preserve">for </w:t>
      </w:r>
      <w:r w:rsidR="00F821E6">
        <w:t xml:space="preserve">port 0 and 1 (which do not have PAPR issue) respectively. </w:t>
      </w:r>
      <w:r>
        <w:t xml:space="preserve"> </w:t>
      </w:r>
      <w:r w:rsidR="009939F3">
        <w:t xml:space="preserve">Clearly the throughput drops significantly. </w:t>
      </w:r>
      <w:r>
        <w:t xml:space="preserve"> </w:t>
      </w:r>
    </w:p>
    <w:p w14:paraId="75F7BAE0" w14:textId="2B49E9DE" w:rsidR="008C63B9" w:rsidRDefault="00394C72" w:rsidP="00111370">
      <w:pPr>
        <w:pStyle w:val="Caption"/>
        <w:rPr>
          <w:noProof/>
        </w:rPr>
      </w:pPr>
      <w:r w:rsidRPr="00394C72">
        <w:rPr>
          <w:noProof/>
        </w:rPr>
        <w:drawing>
          <wp:inline distT="0" distB="0" distL="0" distR="0" wp14:anchorId="32DDD1EF" wp14:editId="5A196368">
            <wp:extent cx="2486826" cy="1787538"/>
            <wp:effectExtent l="0" t="0" r="8890" b="0"/>
            <wp:docPr id="1" name="Content Placeholder 3">
              <a:extLst xmlns:a="http://schemas.openxmlformats.org/drawingml/2006/main">
                <a:ext uri="{FF2B5EF4-FFF2-40B4-BE49-F238E27FC236}">
                  <a16:creationId xmlns:a16="http://schemas.microsoft.com/office/drawing/2014/main" id="{137B46BA-DFFB-41D3-BD71-F91CAE568E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Content Placeholder 3">
                      <a:extLst>
                        <a:ext uri="{FF2B5EF4-FFF2-40B4-BE49-F238E27FC236}">
                          <a16:creationId xmlns:a16="http://schemas.microsoft.com/office/drawing/2014/main" id="{137B46BA-DFFB-41D3-BD71-F91CAE568E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127" cy="1825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C72">
        <w:rPr>
          <w:noProof/>
        </w:rPr>
        <w:t xml:space="preserve"> </w:t>
      </w:r>
      <w:r w:rsidR="00F821E6" w:rsidRPr="00F821E6">
        <w:rPr>
          <w:noProof/>
        </w:rPr>
        <w:drawing>
          <wp:inline distT="0" distB="0" distL="0" distR="0" wp14:anchorId="7541493F" wp14:editId="7EDA7A2C">
            <wp:extent cx="2798447" cy="1763608"/>
            <wp:effectExtent l="0" t="0" r="0" b="0"/>
            <wp:docPr id="10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062F81BB-73C8-4B79-B54B-32C8AC35168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062F81BB-73C8-4B79-B54B-32C8AC35168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5"/>
                    <a:srcRect l="2871" b="98"/>
                    <a:stretch/>
                  </pic:blipFill>
                  <pic:spPr bwMode="auto">
                    <a:xfrm>
                      <a:off x="0" y="0"/>
                      <a:ext cx="2841824" cy="17909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C926BA" w14:textId="3356B8B9" w:rsidR="008C63B9" w:rsidRDefault="008C63B9" w:rsidP="008C63B9">
      <w:pPr>
        <w:pStyle w:val="Caption"/>
      </w:pPr>
      <w:r>
        <w:t xml:space="preserve">Figure </w:t>
      </w:r>
      <w:r w:rsidR="00AB2D4D">
        <w:t>2</w:t>
      </w:r>
      <w:r>
        <w:t xml:space="preserve">: Throughput </w:t>
      </w:r>
      <w:r w:rsidR="00394C72">
        <w:t xml:space="preserve">for rank 2 </w:t>
      </w:r>
      <w:r>
        <w:t>as function of SNR with MCS corresponding to 64-QAM modulation</w:t>
      </w:r>
      <w:r w:rsidR="00394C72">
        <w:t xml:space="preserve">, TDL-A, 300 </w:t>
      </w:r>
      <w:r w:rsidR="00AB2D4D">
        <w:t>n</w:t>
      </w:r>
      <w:r w:rsidR="00394C72">
        <w:t>s,</w:t>
      </w:r>
      <w:r>
        <w:t xml:space="preserve"> and </w:t>
      </w:r>
      <w:r w:rsidR="00394C72">
        <w:t>15 kHz</w:t>
      </w:r>
      <w:r w:rsidR="008E1594">
        <w:t>, 110 PRB</w:t>
      </w:r>
      <w:r w:rsidR="00F821E6">
        <w:t xml:space="preserve">. Left figure shows with PAPR issue and right figure shows without PAPR issue. </w:t>
      </w:r>
    </w:p>
    <w:p w14:paraId="4D01FF5B" w14:textId="26F5504F" w:rsidR="008C63B9" w:rsidRDefault="00104F64" w:rsidP="00F821E6">
      <w:pPr>
        <w:rPr>
          <w:lang w:val="en-US"/>
        </w:rPr>
      </w:pPr>
      <w:r>
        <w:rPr>
          <w:lang w:val="en-US"/>
        </w:rPr>
        <w:t>A suitable clipping threshold can be determined from the link simulations in Figure 2. The results in the right plot in Figure 2 indicate that a clipping threshold of 7 or 8</w:t>
      </w:r>
      <w:r w:rsidR="00B1639A">
        <w:rPr>
          <w:lang w:val="en-US"/>
        </w:rPr>
        <w:t xml:space="preserve"> </w:t>
      </w:r>
      <w:r>
        <w:rPr>
          <w:lang w:val="en-US"/>
        </w:rPr>
        <w:t xml:space="preserve">dB </w:t>
      </w:r>
      <w:r w:rsidR="006E408A" w:rsidRPr="00111370">
        <w:rPr>
          <w:lang w:val="en-US"/>
        </w:rPr>
        <w:t xml:space="preserve">is considered a typical clipping threshold and as such </w:t>
      </w:r>
      <w:r>
        <w:rPr>
          <w:lang w:val="en-US"/>
        </w:rPr>
        <w:t xml:space="preserve">an acceptable </w:t>
      </w:r>
      <w:r w:rsidR="00B1639A">
        <w:rPr>
          <w:lang w:val="en-US"/>
        </w:rPr>
        <w:t xml:space="preserve">throughout </w:t>
      </w:r>
      <w:r>
        <w:rPr>
          <w:lang w:val="en-US"/>
        </w:rPr>
        <w:t>degradation</w:t>
      </w:r>
      <w:r w:rsidR="006E408A">
        <w:rPr>
          <w:lang w:val="en-US"/>
        </w:rPr>
        <w:t xml:space="preserve"> for PDSCH and PUSCH</w:t>
      </w:r>
      <w:r>
        <w:rPr>
          <w:lang w:val="en-US"/>
        </w:rPr>
        <w:t xml:space="preserve">. The peak </w:t>
      </w:r>
      <w:r w:rsidR="00B1639A">
        <w:rPr>
          <w:lang w:val="en-US"/>
        </w:rPr>
        <w:t xml:space="preserve">output </w:t>
      </w:r>
      <w:r>
        <w:rPr>
          <w:lang w:val="en-US"/>
        </w:rPr>
        <w:t xml:space="preserve">power of the PA </w:t>
      </w:r>
      <w:r w:rsidR="006E408A">
        <w:rPr>
          <w:lang w:val="en-US"/>
        </w:rPr>
        <w:t xml:space="preserve">depends on </w:t>
      </w:r>
      <w:r>
        <w:rPr>
          <w:lang w:val="en-US"/>
        </w:rPr>
        <w:t xml:space="preserve">the clipping threshold </w:t>
      </w:r>
      <w:r w:rsidR="006E408A">
        <w:rPr>
          <w:lang w:val="en-US"/>
        </w:rPr>
        <w:t xml:space="preserve">added </w:t>
      </w:r>
      <w:r>
        <w:rPr>
          <w:lang w:val="en-US"/>
        </w:rPr>
        <w:t xml:space="preserve">to </w:t>
      </w:r>
      <w:r w:rsidR="00B1639A">
        <w:rPr>
          <w:lang w:val="en-US"/>
        </w:rPr>
        <w:t xml:space="preserve">the </w:t>
      </w:r>
      <w:r>
        <w:rPr>
          <w:lang w:val="en-US"/>
        </w:rPr>
        <w:t>average PA output power.</w:t>
      </w:r>
      <w:r w:rsidR="00B1639A">
        <w:rPr>
          <w:lang w:val="en-US"/>
        </w:rPr>
        <w:t xml:space="preserve"> Remember that the cost and power consumption of the PA is governed by its peak output power. A larger clipping threshold thus directly affects both cost and power consumption.</w:t>
      </w:r>
      <w:r>
        <w:rPr>
          <w:lang w:val="en-US"/>
        </w:rPr>
        <w:t xml:space="preserve"> </w:t>
      </w:r>
      <w:r w:rsidR="00B90E67">
        <w:rPr>
          <w:lang w:val="en-US"/>
        </w:rPr>
        <w:t>When</w:t>
      </w:r>
      <w:r w:rsidR="006E408A">
        <w:rPr>
          <w:lang w:val="en-US"/>
        </w:rPr>
        <w:t xml:space="preserve"> certain</w:t>
      </w:r>
      <w:r w:rsidR="00B90E67">
        <w:rPr>
          <w:lang w:val="en-US"/>
        </w:rPr>
        <w:t xml:space="preserve"> ports are selected that have the PAPR issue (Figure 2 left), then a significant throughput loss is observed for the</w:t>
      </w:r>
      <w:r w:rsidR="006E408A">
        <w:rPr>
          <w:lang w:val="en-US"/>
        </w:rPr>
        <w:t xml:space="preserve"> typical</w:t>
      </w:r>
      <w:r w:rsidR="00B90E67">
        <w:rPr>
          <w:lang w:val="en-US"/>
        </w:rPr>
        <w:t xml:space="preserve"> clipping threshold. </w:t>
      </w:r>
      <w:r w:rsidR="009939F3">
        <w:rPr>
          <w:lang w:val="en-US"/>
        </w:rPr>
        <w:t xml:space="preserve">The reason is the degraded quality of the channel estimates of the clipped DMRS symbols. </w:t>
      </w:r>
    </w:p>
    <w:p w14:paraId="60AE1FE5" w14:textId="2DAAB610" w:rsidR="008C63B9" w:rsidRDefault="008C63B9" w:rsidP="008C63B9">
      <w:pPr>
        <w:rPr>
          <w:lang w:val="en-US"/>
        </w:rPr>
      </w:pPr>
      <w:r>
        <w:rPr>
          <w:lang w:val="en-US"/>
        </w:rPr>
        <w:lastRenderedPageBreak/>
        <w:t xml:space="preserve">For </w:t>
      </w:r>
      <w:r w:rsidR="00BC0953">
        <w:rPr>
          <w:lang w:val="en-US"/>
        </w:rPr>
        <w:t>QPSK</w:t>
      </w:r>
      <w:r>
        <w:rPr>
          <w:lang w:val="en-US"/>
        </w:rPr>
        <w:t xml:space="preserve">, the distortion </w:t>
      </w:r>
      <w:r w:rsidR="009939F3">
        <w:rPr>
          <w:lang w:val="en-US"/>
        </w:rPr>
        <w:t xml:space="preserve">in channel estimation </w:t>
      </w:r>
      <w:r>
        <w:rPr>
          <w:lang w:val="en-US"/>
        </w:rPr>
        <w:t xml:space="preserve">experienced by the clipping does not significantly impact the overall link performance </w:t>
      </w:r>
      <w:r w:rsidR="00E56CAA">
        <w:rPr>
          <w:lang w:val="en-US"/>
        </w:rPr>
        <w:t xml:space="preserve">(not shown in the plots above) </w:t>
      </w:r>
      <w:r>
        <w:rPr>
          <w:lang w:val="en-US"/>
        </w:rPr>
        <w:t xml:space="preserve">and as such the difference in DM-RS RE mapping is not critical.  However, with the higher order modulations e.g. 64 QAM significant degradation </w:t>
      </w:r>
      <w:r w:rsidR="00E56CAA">
        <w:rPr>
          <w:lang w:val="en-US"/>
        </w:rPr>
        <w:t xml:space="preserve">as shown in the plot above, </w:t>
      </w:r>
      <w:r>
        <w:rPr>
          <w:lang w:val="en-US"/>
        </w:rPr>
        <w:t>is observed. Even noticeable degradation is seen for 16QAM modulation</w:t>
      </w:r>
      <w:r w:rsidR="00E56CAA">
        <w:rPr>
          <w:lang w:val="en-US"/>
        </w:rPr>
        <w:t xml:space="preserve"> (not shown here)</w:t>
      </w:r>
      <w:r>
        <w:rPr>
          <w:lang w:val="en-US"/>
        </w:rPr>
        <w:t>.</w:t>
      </w:r>
    </w:p>
    <w:p w14:paraId="4D62D59F" w14:textId="09702F4F" w:rsidR="00B91755" w:rsidRDefault="00F01B02" w:rsidP="00F01B02">
      <w:pPr>
        <w:pStyle w:val="Observation"/>
      </w:pPr>
      <w:r>
        <w:t>Using the erroneous design for DMRS or CSI-RS in NR Rel.15, the</w:t>
      </w:r>
      <w:r w:rsidR="00B90E67">
        <w:t>re is an observed significant</w:t>
      </w:r>
      <w:r>
        <w:t xml:space="preserve"> throughput </w:t>
      </w:r>
      <w:r w:rsidR="00B90E67">
        <w:t xml:space="preserve">loss </w:t>
      </w:r>
      <w:r>
        <w:t xml:space="preserve">for </w:t>
      </w:r>
      <w:r w:rsidR="00111370">
        <w:t xml:space="preserve">at least </w:t>
      </w:r>
      <w:r>
        <w:t>16</w:t>
      </w:r>
      <w:r w:rsidR="00B90E67">
        <w:t xml:space="preserve"> and 64</w:t>
      </w:r>
      <w:r>
        <w:t xml:space="preserve"> QAM </w:t>
      </w:r>
      <w:r w:rsidR="00B90E67">
        <w:t>for a data transmission in a slot containing these RSs</w:t>
      </w:r>
      <w:r w:rsidR="00111370">
        <w:t xml:space="preserve">. </w:t>
      </w:r>
    </w:p>
    <w:p w14:paraId="336DC86A" w14:textId="037D72FD" w:rsidR="00B91755" w:rsidRDefault="00B91755" w:rsidP="00B91755">
      <w:pPr>
        <w:pStyle w:val="Heading1"/>
      </w:pPr>
      <w:r>
        <w:t xml:space="preserve">Conclusion </w:t>
      </w:r>
    </w:p>
    <w:p w14:paraId="7EB10EF3" w14:textId="7169E964" w:rsidR="00B7498C" w:rsidRDefault="007E76AE" w:rsidP="00B7498C">
      <w:r>
        <w:t>This paper has explained:</w:t>
      </w:r>
    </w:p>
    <w:p w14:paraId="072B9FD0" w14:textId="618C39E6" w:rsidR="007E76AE" w:rsidRDefault="007E76AE" w:rsidP="007E76AE">
      <w:pPr>
        <w:pStyle w:val="ListParagraph"/>
        <w:numPr>
          <w:ilvl w:val="0"/>
          <w:numId w:val="42"/>
        </w:numPr>
      </w:pPr>
      <w:r>
        <w:t>Why PAPR is an important factor for transmission of any waveform, i.e. also for CP-OFDM</w:t>
      </w:r>
    </w:p>
    <w:p w14:paraId="25E776FD" w14:textId="335955DD" w:rsidR="007E76AE" w:rsidRDefault="007E76AE" w:rsidP="007E76AE">
      <w:pPr>
        <w:pStyle w:val="ListParagraph"/>
        <w:numPr>
          <w:ilvl w:val="0"/>
          <w:numId w:val="42"/>
        </w:numPr>
      </w:pPr>
      <w:r>
        <w:t>Why PAPR is an important factor for gNB transmission</w:t>
      </w:r>
    </w:p>
    <w:p w14:paraId="1D56D5BB" w14:textId="4636CA01" w:rsidR="007E76AE" w:rsidRDefault="007E76AE" w:rsidP="007E76AE">
      <w:pPr>
        <w:pStyle w:val="ListParagraph"/>
        <w:numPr>
          <w:ilvl w:val="0"/>
          <w:numId w:val="42"/>
        </w:numPr>
      </w:pPr>
      <w:r>
        <w:t>What would be the consequences if the problematic RS configurations are used and implementation based methods does not exists or is not effective (see [3</w:t>
      </w:r>
      <w:proofErr w:type="gramStart"/>
      <w:r>
        <w:t>],[</w:t>
      </w:r>
      <w:proofErr w:type="gramEnd"/>
      <w:r>
        <w:t>4] for more details of these cases)</w:t>
      </w:r>
    </w:p>
    <w:p w14:paraId="3EF05D08" w14:textId="42CF4FC2" w:rsidR="007E76AE" w:rsidRPr="00B7498C" w:rsidRDefault="007E76AE" w:rsidP="007E76AE">
      <w:pPr>
        <w:pStyle w:val="ListParagraph"/>
        <w:numPr>
          <w:ilvl w:val="1"/>
          <w:numId w:val="42"/>
        </w:numPr>
      </w:pPr>
      <w:r>
        <w:t>It is observed that NR can only operate with QPSK and 16QAM (with degradation) in such cases</w:t>
      </w:r>
    </w:p>
    <w:p w14:paraId="0DB9FEB9" w14:textId="648B971F" w:rsidR="00B91755" w:rsidRPr="00B91755" w:rsidRDefault="00B7498C" w:rsidP="00B91755">
      <w:pPr>
        <w:pStyle w:val="Heading1"/>
      </w:pPr>
      <w:r>
        <w:t>References</w:t>
      </w:r>
    </w:p>
    <w:p w14:paraId="29CDC4F0" w14:textId="77777777" w:rsidR="00B7498C" w:rsidRPr="00267824" w:rsidRDefault="00B7498C" w:rsidP="00B7498C">
      <w:pPr>
        <w:pStyle w:val="Reference"/>
      </w:pPr>
      <w:bookmarkStart w:id="1" w:name="_Ref520721334"/>
      <w:r w:rsidRPr="00267824">
        <w:t>RP-181453, Enhancements on MIMO for NR</w:t>
      </w:r>
      <w:bookmarkEnd w:id="1"/>
    </w:p>
    <w:p w14:paraId="5608F644" w14:textId="32D3650E" w:rsidR="00B7498C" w:rsidRDefault="00B7498C" w:rsidP="00B7498C">
      <w:pPr>
        <w:pStyle w:val="Reference"/>
      </w:pPr>
      <w:bookmarkStart w:id="2" w:name="_Ref520809138"/>
      <w:r w:rsidRPr="00267824">
        <w:t>R1-1807691, Finalizing PDSCH/PUSCH’s DM-RS for NR Rel-15, Qualcomm</w:t>
      </w:r>
      <w:bookmarkEnd w:id="2"/>
    </w:p>
    <w:p w14:paraId="72D89337" w14:textId="59BA3D07" w:rsidR="00195BB5" w:rsidRDefault="00195BB5" w:rsidP="00B7498C">
      <w:pPr>
        <w:pStyle w:val="Reference"/>
      </w:pPr>
      <w:r w:rsidRPr="00C53E6E">
        <w:t>R1-18</w:t>
      </w:r>
      <w:r w:rsidR="00C53E6E" w:rsidRPr="00C53E6E">
        <w:t>09213</w:t>
      </w:r>
      <w:r w:rsidRPr="00C53E6E">
        <w:t>,</w:t>
      </w:r>
      <w:r>
        <w:t xml:space="preserve"> On PAPR issue for DMRS, Ericsson </w:t>
      </w:r>
    </w:p>
    <w:p w14:paraId="20F86D26" w14:textId="63B479A4" w:rsidR="00195BB5" w:rsidRDefault="00195BB5" w:rsidP="00B7498C">
      <w:pPr>
        <w:pStyle w:val="Reference"/>
      </w:pPr>
      <w:r w:rsidRPr="00C53E6E">
        <w:t>R1-18</w:t>
      </w:r>
      <w:r w:rsidR="00C53E6E" w:rsidRPr="00C53E6E">
        <w:t>09212</w:t>
      </w:r>
      <w:r w:rsidRPr="00C53E6E">
        <w:t>,</w:t>
      </w:r>
      <w:r>
        <w:t xml:space="preserve"> On PAPR issue for CSI-RS, Ericsson</w:t>
      </w:r>
    </w:p>
    <w:p w14:paraId="41301CDB" w14:textId="7FEE1917" w:rsidR="00AB2D4D" w:rsidRDefault="00AB2D4D" w:rsidP="00B7498C">
      <w:pPr>
        <w:pStyle w:val="Reference"/>
      </w:pPr>
      <w:r>
        <w:t>TS 38.101-1</w:t>
      </w:r>
    </w:p>
    <w:p w14:paraId="0DEF49B4" w14:textId="77777777" w:rsidR="0045141A" w:rsidRPr="00347233" w:rsidRDefault="0045141A" w:rsidP="00251916"/>
    <w:sectPr w:rsidR="0045141A" w:rsidRPr="00347233" w:rsidSect="00C02A4C">
      <w:headerReference w:type="even" r:id="rId16"/>
      <w:footerReference w:type="defaul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CB394" w14:textId="77777777" w:rsidR="00E7463B" w:rsidRDefault="00E7463B">
      <w:r>
        <w:separator/>
      </w:r>
    </w:p>
  </w:endnote>
  <w:endnote w:type="continuationSeparator" w:id="0">
    <w:p w14:paraId="00523164" w14:textId="77777777" w:rsidR="00E7463B" w:rsidRDefault="00E7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45141A" w:rsidRDefault="0045141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0CBA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30388A" w14:textId="77777777" w:rsidR="00E7463B" w:rsidRDefault="00E7463B">
      <w:r>
        <w:separator/>
      </w:r>
    </w:p>
  </w:footnote>
  <w:footnote w:type="continuationSeparator" w:id="0">
    <w:p w14:paraId="17319816" w14:textId="77777777" w:rsidR="00E7463B" w:rsidRDefault="00E7463B">
      <w:r>
        <w:continuationSeparator/>
      </w:r>
    </w:p>
  </w:footnote>
  <w:footnote w:id="1">
    <w:p w14:paraId="4F7344D8" w14:textId="483FF0FF" w:rsidR="00091E26" w:rsidRPr="00056E22" w:rsidRDefault="00091E2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056E22">
        <w:t>The requirements for BS are more demanding than for the UE since a NR UE is not required to have mandatory support for discontinuous RB allocations in the UL and for the DL reception of discontinuous RB, this is a UE capability. This offers a great potential simplification for a UE compared to a BS since “devils horn” configuration (isolated PRB towards each edge of UL) drives large back-off values or high demands on UE PA linearity.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45141A" w:rsidRDefault="0045141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9E717B"/>
    <w:multiLevelType w:val="hybridMultilevel"/>
    <w:tmpl w:val="8EEA4A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9D698C"/>
    <w:multiLevelType w:val="hybridMultilevel"/>
    <w:tmpl w:val="8E80464E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C987FDC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E1558D"/>
    <w:multiLevelType w:val="hybridMultilevel"/>
    <w:tmpl w:val="7FB271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A3644C"/>
    <w:multiLevelType w:val="hybridMultilevel"/>
    <w:tmpl w:val="044292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7"/>
  </w:num>
  <w:num w:numId="3">
    <w:abstractNumId w:val="20"/>
  </w:num>
  <w:num w:numId="4">
    <w:abstractNumId w:val="21"/>
  </w:num>
  <w:num w:numId="5">
    <w:abstractNumId w:val="14"/>
  </w:num>
  <w:num w:numId="6">
    <w:abstractNumId w:val="23"/>
  </w:num>
  <w:num w:numId="7">
    <w:abstractNumId w:val="29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8"/>
  </w:num>
  <w:num w:numId="14">
    <w:abstractNumId w:val="16"/>
  </w:num>
  <w:num w:numId="15">
    <w:abstractNumId w:val="18"/>
  </w:num>
  <w:num w:numId="16">
    <w:abstractNumId w:val="39"/>
  </w:num>
  <w:num w:numId="17">
    <w:abstractNumId w:val="33"/>
  </w:num>
  <w:num w:numId="18">
    <w:abstractNumId w:val="5"/>
  </w:num>
  <w:num w:numId="19">
    <w:abstractNumId w:val="38"/>
  </w:num>
  <w:num w:numId="20">
    <w:abstractNumId w:val="8"/>
  </w:num>
  <w:num w:numId="21">
    <w:abstractNumId w:val="31"/>
  </w:num>
  <w:num w:numId="22">
    <w:abstractNumId w:val="30"/>
  </w:num>
  <w:num w:numId="23">
    <w:abstractNumId w:val="10"/>
  </w:num>
  <w:num w:numId="24">
    <w:abstractNumId w:val="22"/>
  </w:num>
  <w:num w:numId="25">
    <w:abstractNumId w:val="37"/>
  </w:num>
  <w:num w:numId="26">
    <w:abstractNumId w:val="36"/>
  </w:num>
  <w:num w:numId="27">
    <w:abstractNumId w:val="34"/>
  </w:num>
  <w:num w:numId="28">
    <w:abstractNumId w:val="26"/>
  </w:num>
  <w:num w:numId="29">
    <w:abstractNumId w:val="6"/>
  </w:num>
  <w:num w:numId="30">
    <w:abstractNumId w:val="7"/>
  </w:num>
  <w:num w:numId="31">
    <w:abstractNumId w:val="9"/>
  </w:num>
  <w:num w:numId="32">
    <w:abstractNumId w:val="32"/>
  </w:num>
  <w:num w:numId="33">
    <w:abstractNumId w:val="41"/>
  </w:num>
  <w:num w:numId="34">
    <w:abstractNumId w:val="17"/>
  </w:num>
  <w:num w:numId="35">
    <w:abstractNumId w:val="25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4"/>
  </w:num>
  <w:num w:numId="38">
    <w:abstractNumId w:val="12"/>
  </w:num>
  <w:num w:numId="39">
    <w:abstractNumId w:val="40"/>
  </w:num>
  <w:num w:numId="40">
    <w:abstractNumId w:val="19"/>
  </w:num>
  <w:num w:numId="41">
    <w:abstractNumId w:val="35"/>
  </w:num>
  <w:num w:numId="42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A37"/>
    <w:rsid w:val="000038F6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38F9"/>
    <w:rsid w:val="000444EF"/>
    <w:rsid w:val="00045AA3"/>
    <w:rsid w:val="00052A07"/>
    <w:rsid w:val="000534E3"/>
    <w:rsid w:val="00054A0B"/>
    <w:rsid w:val="0005606A"/>
    <w:rsid w:val="0005607A"/>
    <w:rsid w:val="0005682F"/>
    <w:rsid w:val="00056E22"/>
    <w:rsid w:val="00057117"/>
    <w:rsid w:val="000600E2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4BEA"/>
    <w:rsid w:val="00074FB8"/>
    <w:rsid w:val="00077E5F"/>
    <w:rsid w:val="0008036A"/>
    <w:rsid w:val="00081AE6"/>
    <w:rsid w:val="00081BB7"/>
    <w:rsid w:val="000855EB"/>
    <w:rsid w:val="00085B52"/>
    <w:rsid w:val="000860BE"/>
    <w:rsid w:val="000866F2"/>
    <w:rsid w:val="00086DDC"/>
    <w:rsid w:val="0009009F"/>
    <w:rsid w:val="00091557"/>
    <w:rsid w:val="00091E26"/>
    <w:rsid w:val="000924C1"/>
    <w:rsid w:val="000924F0"/>
    <w:rsid w:val="00093316"/>
    <w:rsid w:val="00093474"/>
    <w:rsid w:val="0009510F"/>
    <w:rsid w:val="000A1B7B"/>
    <w:rsid w:val="000A2B85"/>
    <w:rsid w:val="000A4176"/>
    <w:rsid w:val="000A56F2"/>
    <w:rsid w:val="000B1D64"/>
    <w:rsid w:val="000B2139"/>
    <w:rsid w:val="000B2719"/>
    <w:rsid w:val="000B3A8F"/>
    <w:rsid w:val="000B4205"/>
    <w:rsid w:val="000B4AB9"/>
    <w:rsid w:val="000B58C3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54CF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4F64"/>
    <w:rsid w:val="001062FB"/>
    <w:rsid w:val="001063E6"/>
    <w:rsid w:val="00111370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122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1CEC"/>
    <w:rsid w:val="0019341A"/>
    <w:rsid w:val="00195BB5"/>
    <w:rsid w:val="00197DF9"/>
    <w:rsid w:val="001A1987"/>
    <w:rsid w:val="001A2564"/>
    <w:rsid w:val="001A43E7"/>
    <w:rsid w:val="001A4A34"/>
    <w:rsid w:val="001A5E55"/>
    <w:rsid w:val="001A6173"/>
    <w:rsid w:val="001A6CBA"/>
    <w:rsid w:val="001B03F3"/>
    <w:rsid w:val="001B0D97"/>
    <w:rsid w:val="001B5A5D"/>
    <w:rsid w:val="001C1CE5"/>
    <w:rsid w:val="001C20A2"/>
    <w:rsid w:val="001C3D2A"/>
    <w:rsid w:val="001C3FC0"/>
    <w:rsid w:val="001C6D57"/>
    <w:rsid w:val="001D4B47"/>
    <w:rsid w:val="001D51BA"/>
    <w:rsid w:val="001D56AE"/>
    <w:rsid w:val="001D6342"/>
    <w:rsid w:val="001D6D53"/>
    <w:rsid w:val="001D6FF5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1FD6"/>
    <w:rsid w:val="00212D17"/>
    <w:rsid w:val="00214DA8"/>
    <w:rsid w:val="00215423"/>
    <w:rsid w:val="002158FA"/>
    <w:rsid w:val="0021627C"/>
    <w:rsid w:val="00216FE0"/>
    <w:rsid w:val="002179E1"/>
    <w:rsid w:val="00220600"/>
    <w:rsid w:val="00220DD8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293E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390E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97CF2"/>
    <w:rsid w:val="002A055E"/>
    <w:rsid w:val="002A09A4"/>
    <w:rsid w:val="002A1D4E"/>
    <w:rsid w:val="002A2869"/>
    <w:rsid w:val="002A4F9F"/>
    <w:rsid w:val="002A6506"/>
    <w:rsid w:val="002A7063"/>
    <w:rsid w:val="002B1994"/>
    <w:rsid w:val="002B1A1F"/>
    <w:rsid w:val="002B1EFF"/>
    <w:rsid w:val="002B24D6"/>
    <w:rsid w:val="002B6176"/>
    <w:rsid w:val="002C0280"/>
    <w:rsid w:val="002C057C"/>
    <w:rsid w:val="002C0B86"/>
    <w:rsid w:val="002C1610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4100"/>
    <w:rsid w:val="002F6288"/>
    <w:rsid w:val="003000D2"/>
    <w:rsid w:val="00301CE6"/>
    <w:rsid w:val="0030256B"/>
    <w:rsid w:val="0030501F"/>
    <w:rsid w:val="00305D4D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0E3"/>
    <w:rsid w:val="00315B12"/>
    <w:rsid w:val="003203ED"/>
    <w:rsid w:val="003212B8"/>
    <w:rsid w:val="00321A94"/>
    <w:rsid w:val="00322C9F"/>
    <w:rsid w:val="00322F83"/>
    <w:rsid w:val="00324D23"/>
    <w:rsid w:val="00326701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2FA4"/>
    <w:rsid w:val="0035510F"/>
    <w:rsid w:val="00356A14"/>
    <w:rsid w:val="00356AB8"/>
    <w:rsid w:val="00357380"/>
    <w:rsid w:val="003602D9"/>
    <w:rsid w:val="003604CE"/>
    <w:rsid w:val="0036056F"/>
    <w:rsid w:val="00360A9B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150A"/>
    <w:rsid w:val="003939FF"/>
    <w:rsid w:val="003941EA"/>
    <w:rsid w:val="003947C2"/>
    <w:rsid w:val="00394C72"/>
    <w:rsid w:val="00397E79"/>
    <w:rsid w:val="003A0E41"/>
    <w:rsid w:val="003A1D63"/>
    <w:rsid w:val="003A2223"/>
    <w:rsid w:val="003A246A"/>
    <w:rsid w:val="003A26C7"/>
    <w:rsid w:val="003A2A0F"/>
    <w:rsid w:val="003A2A39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376A1"/>
    <w:rsid w:val="00441782"/>
    <w:rsid w:val="00441A92"/>
    <w:rsid w:val="00444F56"/>
    <w:rsid w:val="00446488"/>
    <w:rsid w:val="00447DE1"/>
    <w:rsid w:val="00450B45"/>
    <w:rsid w:val="0045141A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476"/>
    <w:rsid w:val="004A16BC"/>
    <w:rsid w:val="004A2B94"/>
    <w:rsid w:val="004A347A"/>
    <w:rsid w:val="004A5B39"/>
    <w:rsid w:val="004B306B"/>
    <w:rsid w:val="004B35A0"/>
    <w:rsid w:val="004B5C2E"/>
    <w:rsid w:val="004B7C0C"/>
    <w:rsid w:val="004C36AD"/>
    <w:rsid w:val="004C3898"/>
    <w:rsid w:val="004D022B"/>
    <w:rsid w:val="004D118C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6D7D"/>
    <w:rsid w:val="00537C62"/>
    <w:rsid w:val="0054282F"/>
    <w:rsid w:val="00546774"/>
    <w:rsid w:val="00546970"/>
    <w:rsid w:val="00550442"/>
    <w:rsid w:val="00551397"/>
    <w:rsid w:val="00554192"/>
    <w:rsid w:val="00554D21"/>
    <w:rsid w:val="00554E19"/>
    <w:rsid w:val="00554E42"/>
    <w:rsid w:val="00555386"/>
    <w:rsid w:val="0056121F"/>
    <w:rsid w:val="005627B2"/>
    <w:rsid w:val="00565404"/>
    <w:rsid w:val="00572505"/>
    <w:rsid w:val="00573920"/>
    <w:rsid w:val="00573C3B"/>
    <w:rsid w:val="00573CFD"/>
    <w:rsid w:val="00573D3D"/>
    <w:rsid w:val="00575DA6"/>
    <w:rsid w:val="00580CCE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6B95"/>
    <w:rsid w:val="0059779B"/>
    <w:rsid w:val="00597B09"/>
    <w:rsid w:val="005A062E"/>
    <w:rsid w:val="005A209A"/>
    <w:rsid w:val="005A28ED"/>
    <w:rsid w:val="005A2A5C"/>
    <w:rsid w:val="005A3F74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46FA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3E54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AD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957"/>
    <w:rsid w:val="006C6DC1"/>
    <w:rsid w:val="006C7522"/>
    <w:rsid w:val="006D21ED"/>
    <w:rsid w:val="006D27AF"/>
    <w:rsid w:val="006D2A47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08A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290"/>
    <w:rsid w:val="00707D61"/>
    <w:rsid w:val="00710781"/>
    <w:rsid w:val="00712287"/>
    <w:rsid w:val="00712772"/>
    <w:rsid w:val="007148D3"/>
    <w:rsid w:val="00715B9A"/>
    <w:rsid w:val="00715C1B"/>
    <w:rsid w:val="00717834"/>
    <w:rsid w:val="00717E83"/>
    <w:rsid w:val="007224CE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379"/>
    <w:rsid w:val="00737FB0"/>
    <w:rsid w:val="00740E58"/>
    <w:rsid w:val="00742802"/>
    <w:rsid w:val="0074315E"/>
    <w:rsid w:val="0074459E"/>
    <w:rsid w:val="007445A0"/>
    <w:rsid w:val="0074524B"/>
    <w:rsid w:val="00747BE9"/>
    <w:rsid w:val="00747D8B"/>
    <w:rsid w:val="00751228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9705D"/>
    <w:rsid w:val="007A1CB3"/>
    <w:rsid w:val="007A306F"/>
    <w:rsid w:val="007A321A"/>
    <w:rsid w:val="007A43A6"/>
    <w:rsid w:val="007A58A6"/>
    <w:rsid w:val="007A5B38"/>
    <w:rsid w:val="007B3D2D"/>
    <w:rsid w:val="007B4F8C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E76AE"/>
    <w:rsid w:val="007F0677"/>
    <w:rsid w:val="007F072E"/>
    <w:rsid w:val="007F13C4"/>
    <w:rsid w:val="007F3638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25CD"/>
    <w:rsid w:val="00814BF2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0702"/>
    <w:rsid w:val="00852BBD"/>
    <w:rsid w:val="00854E76"/>
    <w:rsid w:val="00856911"/>
    <w:rsid w:val="00856AAA"/>
    <w:rsid w:val="00856E89"/>
    <w:rsid w:val="00862B39"/>
    <w:rsid w:val="0086355C"/>
    <w:rsid w:val="00863601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3B9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594"/>
    <w:rsid w:val="008E1909"/>
    <w:rsid w:val="008E2A3E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049"/>
    <w:rsid w:val="00914AD8"/>
    <w:rsid w:val="00916079"/>
    <w:rsid w:val="00916118"/>
    <w:rsid w:val="00917CE9"/>
    <w:rsid w:val="009208D7"/>
    <w:rsid w:val="00920BF2"/>
    <w:rsid w:val="00922010"/>
    <w:rsid w:val="00923793"/>
    <w:rsid w:val="00924597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949"/>
    <w:rsid w:val="00980321"/>
    <w:rsid w:val="00980477"/>
    <w:rsid w:val="00982379"/>
    <w:rsid w:val="00982946"/>
    <w:rsid w:val="00983562"/>
    <w:rsid w:val="00983749"/>
    <w:rsid w:val="009839A9"/>
    <w:rsid w:val="00985253"/>
    <w:rsid w:val="009853B3"/>
    <w:rsid w:val="00985BFD"/>
    <w:rsid w:val="00990630"/>
    <w:rsid w:val="00990F81"/>
    <w:rsid w:val="00991761"/>
    <w:rsid w:val="009939F3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AC6"/>
    <w:rsid w:val="009A5CBA"/>
    <w:rsid w:val="009A7113"/>
    <w:rsid w:val="009B1F30"/>
    <w:rsid w:val="009B2162"/>
    <w:rsid w:val="009B3AC2"/>
    <w:rsid w:val="009B4DF4"/>
    <w:rsid w:val="009B564E"/>
    <w:rsid w:val="009B5985"/>
    <w:rsid w:val="009B5FF0"/>
    <w:rsid w:val="009B7E87"/>
    <w:rsid w:val="009C083E"/>
    <w:rsid w:val="009C403E"/>
    <w:rsid w:val="009C6832"/>
    <w:rsid w:val="009D1F11"/>
    <w:rsid w:val="009D3180"/>
    <w:rsid w:val="009D4178"/>
    <w:rsid w:val="009D4FF0"/>
    <w:rsid w:val="009D703C"/>
    <w:rsid w:val="009D718F"/>
    <w:rsid w:val="009E068F"/>
    <w:rsid w:val="009E14E0"/>
    <w:rsid w:val="009E2B48"/>
    <w:rsid w:val="009E32D2"/>
    <w:rsid w:val="009E35DB"/>
    <w:rsid w:val="009E41AC"/>
    <w:rsid w:val="009E47A3"/>
    <w:rsid w:val="009E581A"/>
    <w:rsid w:val="009E7B82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0CA0"/>
    <w:rsid w:val="00A33BAA"/>
    <w:rsid w:val="00A3448A"/>
    <w:rsid w:val="00A3545C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0359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2D4D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18B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092F"/>
    <w:rsid w:val="00AF1C2D"/>
    <w:rsid w:val="00AF1C5D"/>
    <w:rsid w:val="00AF42D7"/>
    <w:rsid w:val="00AF42F8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39A"/>
    <w:rsid w:val="00B16AC4"/>
    <w:rsid w:val="00B20256"/>
    <w:rsid w:val="00B20D09"/>
    <w:rsid w:val="00B25BC2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64C7"/>
    <w:rsid w:val="00B67F1E"/>
    <w:rsid w:val="00B700A7"/>
    <w:rsid w:val="00B739F6"/>
    <w:rsid w:val="00B7498C"/>
    <w:rsid w:val="00B74C0C"/>
    <w:rsid w:val="00B75A51"/>
    <w:rsid w:val="00B761E0"/>
    <w:rsid w:val="00B769D8"/>
    <w:rsid w:val="00B81A6C"/>
    <w:rsid w:val="00B84AC6"/>
    <w:rsid w:val="00B853E1"/>
    <w:rsid w:val="00B85DE5"/>
    <w:rsid w:val="00B90E67"/>
    <w:rsid w:val="00B90F73"/>
    <w:rsid w:val="00B91755"/>
    <w:rsid w:val="00B91A6C"/>
    <w:rsid w:val="00B929E5"/>
    <w:rsid w:val="00B92C24"/>
    <w:rsid w:val="00B93B59"/>
    <w:rsid w:val="00B9406A"/>
    <w:rsid w:val="00B959CC"/>
    <w:rsid w:val="00BA2280"/>
    <w:rsid w:val="00BA2A08"/>
    <w:rsid w:val="00BA4847"/>
    <w:rsid w:val="00BA56D2"/>
    <w:rsid w:val="00BA61B7"/>
    <w:rsid w:val="00BA76E0"/>
    <w:rsid w:val="00BB2A25"/>
    <w:rsid w:val="00BB51E9"/>
    <w:rsid w:val="00BB6C57"/>
    <w:rsid w:val="00BC0613"/>
    <w:rsid w:val="00BC095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3E64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4C8C"/>
    <w:rsid w:val="00C4762D"/>
    <w:rsid w:val="00C47FAC"/>
    <w:rsid w:val="00C53E6E"/>
    <w:rsid w:val="00C54995"/>
    <w:rsid w:val="00C54D41"/>
    <w:rsid w:val="00C60783"/>
    <w:rsid w:val="00C60CBA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7885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03B"/>
    <w:rsid w:val="00CD61A1"/>
    <w:rsid w:val="00CE0424"/>
    <w:rsid w:val="00CE5C48"/>
    <w:rsid w:val="00CE7561"/>
    <w:rsid w:val="00CF1354"/>
    <w:rsid w:val="00CF3154"/>
    <w:rsid w:val="00CF3B1F"/>
    <w:rsid w:val="00CF3BF6"/>
    <w:rsid w:val="00CF57BB"/>
    <w:rsid w:val="00CF625B"/>
    <w:rsid w:val="00CF687E"/>
    <w:rsid w:val="00CF74E2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16EA4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5324"/>
    <w:rsid w:val="00D66155"/>
    <w:rsid w:val="00D67D01"/>
    <w:rsid w:val="00D708B0"/>
    <w:rsid w:val="00D718DE"/>
    <w:rsid w:val="00D71D0A"/>
    <w:rsid w:val="00D7321B"/>
    <w:rsid w:val="00D7351E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6746"/>
    <w:rsid w:val="00DB7696"/>
    <w:rsid w:val="00DC2D36"/>
    <w:rsid w:val="00DC53CC"/>
    <w:rsid w:val="00DC53EF"/>
    <w:rsid w:val="00DD42D8"/>
    <w:rsid w:val="00DE394D"/>
    <w:rsid w:val="00DE47A5"/>
    <w:rsid w:val="00DE5608"/>
    <w:rsid w:val="00DE58D0"/>
    <w:rsid w:val="00DE6171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48D3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0636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109"/>
    <w:rsid w:val="00E5689D"/>
    <w:rsid w:val="00E56CAA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463B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9716D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9EC"/>
    <w:rsid w:val="00EB4D80"/>
    <w:rsid w:val="00EB4EA2"/>
    <w:rsid w:val="00EB57E4"/>
    <w:rsid w:val="00EC27C6"/>
    <w:rsid w:val="00EC4207"/>
    <w:rsid w:val="00EC46E3"/>
    <w:rsid w:val="00EC50B8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4780"/>
    <w:rsid w:val="00EF5787"/>
    <w:rsid w:val="00EF59B8"/>
    <w:rsid w:val="00EF60D0"/>
    <w:rsid w:val="00F00F8D"/>
    <w:rsid w:val="00F01B02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3EE5"/>
    <w:rsid w:val="00F243D8"/>
    <w:rsid w:val="00F24C49"/>
    <w:rsid w:val="00F25B66"/>
    <w:rsid w:val="00F26BB4"/>
    <w:rsid w:val="00F30828"/>
    <w:rsid w:val="00F313D6"/>
    <w:rsid w:val="00F32F2E"/>
    <w:rsid w:val="00F33B9D"/>
    <w:rsid w:val="00F35EF1"/>
    <w:rsid w:val="00F40146"/>
    <w:rsid w:val="00F40F0C"/>
    <w:rsid w:val="00F41D9F"/>
    <w:rsid w:val="00F4766C"/>
    <w:rsid w:val="00F47B0E"/>
    <w:rsid w:val="00F5060E"/>
    <w:rsid w:val="00F507D1"/>
    <w:rsid w:val="00F519CE"/>
    <w:rsid w:val="00F51ADA"/>
    <w:rsid w:val="00F533DA"/>
    <w:rsid w:val="00F54617"/>
    <w:rsid w:val="00F55FA8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0ED"/>
    <w:rsid w:val="00F73190"/>
    <w:rsid w:val="00F748DE"/>
    <w:rsid w:val="00F74BB9"/>
    <w:rsid w:val="00F74FDE"/>
    <w:rsid w:val="00F75582"/>
    <w:rsid w:val="00F76EFA"/>
    <w:rsid w:val="00F77D4E"/>
    <w:rsid w:val="00F804BE"/>
    <w:rsid w:val="00F817CE"/>
    <w:rsid w:val="00F821E6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58C1"/>
    <w:rsid w:val="00FA6E88"/>
    <w:rsid w:val="00FA75EC"/>
    <w:rsid w:val="00FB1696"/>
    <w:rsid w:val="00FB29E7"/>
    <w:rsid w:val="00FB4C80"/>
    <w:rsid w:val="00FB5F86"/>
    <w:rsid w:val="00FB6A6A"/>
    <w:rsid w:val="00FB715C"/>
    <w:rsid w:val="00FC20D8"/>
    <w:rsid w:val="00FC58B2"/>
    <w:rsid w:val="00FC6C5D"/>
    <w:rsid w:val="00FC7429"/>
    <w:rsid w:val="00FD07F6"/>
    <w:rsid w:val="00FD10B4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35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uiPriority w:val="35"/>
    <w:locked/>
    <w:rsid w:val="008C63B9"/>
    <w:rPr>
      <w:rFonts w:ascii="Times New Roman" w:hAnsi="Times New Roman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0A9FA42-26AE-4E58-BBE0-93F23D894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4</Pages>
  <Words>1490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</cp:keywords>
  <cp:lastModifiedBy>Mattias Frenne</cp:lastModifiedBy>
  <cp:revision>2</cp:revision>
  <cp:lastPrinted>2008-01-31T15:09:00Z</cp:lastPrinted>
  <dcterms:created xsi:type="dcterms:W3CDTF">2018-09-28T13:32:00Z</dcterms:created>
  <dcterms:modified xsi:type="dcterms:W3CDTF">2018-09-28T13:32:00Z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2018-08-07T22:00:00Z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